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51B" w:rsidRDefault="0071151B" w:rsidP="0046416D">
      <w:pPr>
        <w:pStyle w:val="ListParagraph"/>
        <w:spacing w:line="400" w:lineRule="exact"/>
        <w:ind w:leftChars="0" w:left="0"/>
        <w:rPr>
          <w:rFonts w:ascii="微軟正黑體" w:eastAsia="微軟正黑體" w:hAnsi="微軟正黑體"/>
          <w:b/>
        </w:rPr>
      </w:pPr>
      <w:r>
        <w:rPr>
          <w:rFonts w:ascii="微軟正黑體" w:eastAsia="微軟正黑體" w:hAnsi="微軟正黑體"/>
          <w:b/>
        </w:rPr>
        <w:t>(</w:t>
      </w:r>
      <w:r>
        <w:rPr>
          <w:rFonts w:ascii="微軟正黑體" w:eastAsia="微軟正黑體" w:hAnsi="微軟正黑體" w:hint="eastAsia"/>
          <w:b/>
        </w:rPr>
        <w:t>一</w:t>
      </w:r>
      <w:r>
        <w:rPr>
          <w:rFonts w:ascii="微軟正黑體" w:eastAsia="微軟正黑體" w:hAnsi="微軟正黑體"/>
          <w:b/>
        </w:rPr>
        <w:t>)</w:t>
      </w:r>
      <w:r w:rsidRPr="00267A73">
        <w:rPr>
          <w:rFonts w:ascii="微軟正黑體" w:eastAsia="微軟正黑體" w:hAnsi="微軟正黑體" w:hint="eastAsia"/>
          <w:b/>
        </w:rPr>
        <w:t>主題架構</w:t>
      </w:r>
      <w:r>
        <w:rPr>
          <w:rFonts w:ascii="微軟正黑體" w:eastAsia="微軟正黑體" w:hAnsi="微軟正黑體" w:hint="eastAsia"/>
          <w:b/>
        </w:rPr>
        <w:t>圖</w:t>
      </w:r>
    </w:p>
    <w:p w:rsidR="0071151B" w:rsidRDefault="0071151B" w:rsidP="0046416D">
      <w:pPr>
        <w:snapToGrid w:val="0"/>
        <w:ind w:leftChars="-295" w:left="31680" w:hangingChars="295" w:firstLine="31680"/>
        <w:rPr>
          <w:rFonts w:ascii="微軟正黑體" w:eastAsia="微軟正黑體" w:hAnsi="微軟正黑體"/>
        </w:rPr>
      </w:pPr>
      <w:r>
        <w:rPr>
          <w:noProof/>
        </w:rPr>
        <w:pict>
          <v:shapetype id="_x0000_t202" coordsize="21600,21600" o:spt="202" path="m,l,21600r21600,l21600,xe">
            <v:stroke joinstyle="miter"/>
            <v:path gradientshapeok="t" o:connecttype="rect"/>
          </v:shapetype>
          <v:shape id="文字方塊 150" o:spid="_x0000_s1026" type="#_x0000_t202" style="position:absolute;left:0;text-align:left;margin-left:509.8pt;margin-top:18.55pt;width:242.8pt;height:41.3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">
            <v:textbox>
              <w:txbxContent>
                <w:p w:rsidR="0071151B" w:rsidRDefault="0071151B" w:rsidP="0046416D">
                  <w:pPr>
                    <w:spacing w:line="320" w:lineRule="exact"/>
                    <w:ind w:leftChars="-2" w:left="31680"/>
                    <w:rPr>
                      <w:rFonts w:ascii="微軟正黑體" w:eastAsia="微軟正黑體" w:hAnsi="微軟正黑體"/>
                      <w:color w:val="000000"/>
                      <w:sz w:val="18"/>
                      <w:szCs w:val="18"/>
                    </w:rPr>
                  </w:pPr>
                  <w:r w:rsidRPr="00730075">
                    <w:rPr>
                      <w:rFonts w:ascii="微軟正黑體" w:eastAsia="微軟正黑體" w:hAnsi="微軟正黑體" w:hint="eastAsia"/>
                      <w:iCs/>
                      <w:color w:val="000000"/>
                      <w:sz w:val="18"/>
                      <w:szCs w:val="18"/>
                    </w:rPr>
                    <w:t>◎</w:t>
                  </w:r>
                  <w:r>
                    <w:rPr>
                      <w:rFonts w:ascii="微軟正黑體" w:eastAsia="微軟正黑體" w:hAnsi="微軟正黑體" w:hint="eastAsia"/>
                      <w:iCs/>
                      <w:color w:val="000000"/>
                      <w:sz w:val="18"/>
                      <w:szCs w:val="18"/>
                    </w:rPr>
                    <w:t>哪些反應會產生二氧化碳</w:t>
                  </w:r>
                  <w:r w:rsidRPr="008F5117">
                    <w:rPr>
                      <w:rFonts w:ascii="微軟正黑體" w:eastAsia="微軟正黑體" w:hAnsi="微軟正黑體" w:hint="eastAsia"/>
                      <w:color w:val="000000"/>
                      <w:sz w:val="18"/>
                      <w:szCs w:val="18"/>
                    </w:rPr>
                    <w:t>？</w:t>
                  </w:r>
                  <w:r w:rsidRPr="008F5117">
                    <w:rPr>
                      <w:rFonts w:ascii="微軟正黑體" w:eastAsia="微軟正黑體" w:hAnsi="微軟正黑體"/>
                      <w:color w:val="000000"/>
                      <w:sz w:val="18"/>
                      <w:szCs w:val="18"/>
                    </w:rPr>
                    <w:t xml:space="preserve"> </w:t>
                  </w:r>
                </w:p>
                <w:p w:rsidR="0071151B" w:rsidRPr="008F5117" w:rsidRDefault="0071151B" w:rsidP="0046416D">
                  <w:pPr>
                    <w:spacing w:line="320" w:lineRule="exact"/>
                    <w:ind w:leftChars="-2" w:left="31680"/>
                    <w:rPr>
                      <w:rFonts w:ascii="微軟正黑體" w:eastAsia="微軟正黑體" w:hAnsi="微軟正黑體"/>
                      <w:color w:val="000000"/>
                      <w:sz w:val="18"/>
                      <w:szCs w:val="18"/>
                    </w:rPr>
                  </w:pPr>
                  <w:r w:rsidRPr="00730075">
                    <w:rPr>
                      <w:rFonts w:ascii="微軟正黑體" w:eastAsia="微軟正黑體" w:hAnsi="微軟正黑體" w:hint="eastAsia"/>
                      <w:iCs/>
                      <w:color w:val="000000"/>
                      <w:sz w:val="18"/>
                      <w:szCs w:val="18"/>
                    </w:rPr>
                    <w:t>◎</w:t>
                  </w:r>
                  <w:r>
                    <w:rPr>
                      <w:rFonts w:ascii="微軟正黑體" w:eastAsia="微軟正黑體" w:hAnsi="微軟正黑體" w:hint="eastAsia"/>
                      <w:iCs/>
                      <w:color w:val="000000"/>
                      <w:sz w:val="18"/>
                      <w:szCs w:val="18"/>
                    </w:rPr>
                    <w:t>說明酸雨的形成過程</w:t>
                  </w:r>
                  <w:r w:rsidRPr="008F5117">
                    <w:rPr>
                      <w:rFonts w:ascii="微軟正黑體" w:eastAsia="微軟正黑體" w:hAnsi="微軟正黑體" w:hint="eastAsia"/>
                      <w:color w:val="000000"/>
                      <w:sz w:val="18"/>
                      <w:szCs w:val="18"/>
                    </w:rPr>
                    <w:t>？</w:t>
                  </w:r>
                </w:p>
                <w:p w:rsidR="0071151B" w:rsidRPr="008F5117" w:rsidRDefault="0071151B" w:rsidP="0046416D">
                  <w:pPr>
                    <w:spacing w:line="240" w:lineRule="exact"/>
                    <w:ind w:left="31680" w:hangingChars="100" w:firstLine="31680"/>
                    <w:rPr>
                      <w:rFonts w:ascii="微軟正黑體" w:eastAsia="微軟正黑體" w:hAnsi="微軟正黑體"/>
                      <w:iCs/>
                      <w:color w:val="000000"/>
                      <w:sz w:val="18"/>
                      <w:szCs w:val="18"/>
                    </w:rPr>
                  </w:pPr>
                </w:p>
              </w:txbxContent>
            </v:textbox>
          </v:shape>
        </w:pict>
      </w:r>
      <w:r w:rsidRPr="00124677">
        <w:rPr>
          <w:rFonts w:ascii="微軟正黑體" w:eastAsia="微軟正黑體" w:hAnsi="微軟正黑體" w:hint="eastAsia"/>
        </w:rPr>
        <w:t>主題</w:t>
      </w:r>
      <w:r w:rsidRPr="00124677">
        <w:rPr>
          <w:rFonts w:ascii="微軟正黑體" w:eastAsia="微軟正黑體" w:hAnsi="微軟正黑體"/>
        </w:rPr>
        <w:t xml:space="preserve"> </w:t>
      </w:r>
      <w:r>
        <w:rPr>
          <w:rFonts w:ascii="微軟正黑體" w:eastAsia="微軟正黑體" w:hAnsi="微軟正黑體"/>
        </w:rPr>
        <w:t xml:space="preserve">    </w:t>
      </w:r>
      <w:r w:rsidRPr="00124677">
        <w:rPr>
          <w:rFonts w:ascii="微軟正黑體" w:eastAsia="微軟正黑體" w:hAnsi="微軟正黑體"/>
        </w:rPr>
        <w:t xml:space="preserve"> </w:t>
      </w:r>
      <w:r w:rsidRPr="00124677">
        <w:rPr>
          <w:rFonts w:ascii="微軟正黑體" w:eastAsia="微軟正黑體" w:hAnsi="微軟正黑體" w:hint="eastAsia"/>
        </w:rPr>
        <w:t>單元</w:t>
      </w:r>
      <w:r w:rsidRPr="00124677">
        <w:rPr>
          <w:rFonts w:ascii="微軟正黑體" w:eastAsia="微軟正黑體" w:hAnsi="微軟正黑體"/>
        </w:rPr>
        <w:t xml:space="preserve">    </w:t>
      </w:r>
      <w:r>
        <w:rPr>
          <w:rFonts w:ascii="微軟正黑體" w:eastAsia="微軟正黑體" w:hAnsi="微軟正黑體"/>
        </w:rPr>
        <w:t xml:space="preserve">  </w:t>
      </w:r>
      <w:r w:rsidRPr="00124677">
        <w:rPr>
          <w:rFonts w:ascii="微軟正黑體" w:eastAsia="微軟正黑體" w:hAnsi="微軟正黑體" w:hint="eastAsia"/>
        </w:rPr>
        <w:t>活動名稱</w:t>
      </w:r>
      <w:r w:rsidRPr="00124677">
        <w:rPr>
          <w:rFonts w:ascii="微軟正黑體" w:eastAsia="微軟正黑體" w:hAnsi="微軟正黑體"/>
        </w:rPr>
        <w:t xml:space="preserve">     </w:t>
      </w:r>
      <w:r>
        <w:rPr>
          <w:rFonts w:ascii="微軟正黑體" w:eastAsia="微軟正黑體" w:hAnsi="微軟正黑體"/>
        </w:rPr>
        <w:t xml:space="preserve">     </w:t>
      </w:r>
      <w:r w:rsidRPr="00124677">
        <w:rPr>
          <w:rFonts w:ascii="微軟正黑體" w:eastAsia="微軟正黑體" w:hAnsi="微軟正黑體" w:hint="eastAsia"/>
        </w:rPr>
        <w:t>學習脈絡</w:t>
      </w:r>
      <w:r>
        <w:rPr>
          <w:rFonts w:ascii="微軟正黑體" w:eastAsia="微軟正黑體" w:hAnsi="微軟正黑體"/>
        </w:rPr>
        <w:t xml:space="preserve">     </w:t>
      </w:r>
      <w:r w:rsidRPr="00124677">
        <w:rPr>
          <w:rFonts w:ascii="微軟正黑體" w:eastAsia="微軟正黑體" w:hAnsi="微軟正黑體"/>
        </w:rPr>
        <w:t xml:space="preserve"> </w:t>
      </w:r>
      <w:r w:rsidRPr="00516921">
        <w:rPr>
          <w:rFonts w:ascii="微軟正黑體" w:eastAsia="微軟正黑體" w:hAnsi="微軟正黑體" w:hint="eastAsia"/>
        </w:rPr>
        <w:t>活動學習目標及對應學習表現說明之標號</w:t>
      </w:r>
      <w:r>
        <w:rPr>
          <w:rFonts w:ascii="微軟正黑體" w:eastAsia="微軟正黑體" w:hAnsi="微軟正黑體"/>
        </w:rPr>
        <w:t xml:space="preserve">            </w:t>
      </w:r>
      <w:r w:rsidRPr="00124677">
        <w:rPr>
          <w:rFonts w:ascii="微軟正黑體" w:eastAsia="微軟正黑體" w:hAnsi="微軟正黑體"/>
        </w:rPr>
        <w:t xml:space="preserve"> </w:t>
      </w:r>
      <w:r w:rsidRPr="00124677">
        <w:rPr>
          <w:rFonts w:ascii="微軟正黑體" w:eastAsia="微軟正黑體" w:hAnsi="微軟正黑體" w:hint="eastAsia"/>
        </w:rPr>
        <w:t>關鍵提問</w:t>
      </w:r>
    </w:p>
    <w:p w:rsidR="0071151B" w:rsidRDefault="0071151B" w:rsidP="0073086C">
      <w:pPr>
        <w:widowControl/>
        <w:rPr>
          <w:rFonts w:ascii="?????" w:hAnsi="?????" w:cs="?????"/>
          <w:b/>
        </w:rPr>
      </w:pPr>
      <w:r>
        <w:rPr>
          <w:noProof/>
        </w:rPr>
        <w:pict>
          <v:shapetype id="_x0000_t32" coordsize="21600,21600" o:spt="32" o:oned="t" path="m,l21600,21600e" filled="f">
            <v:path arrowok="t" fillok="f" o:connecttype="none"/>
            <o:lock v:ext="edit" shapetype="t"/>
          </v:shapetype>
          <v:shape id="直線單箭頭接點 185" o:spid="_x0000_s1027" type="#_x0000_t32" style="position:absolute;margin-left:498.45pt;margin-top:316.35pt;width:13.9pt;height:4.4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" strokeweight="1.5pt">
            <v:stroke endarrow="open"/>
            <o:lock v:ext="edit" shapetype="f"/>
          </v:shape>
        </w:pict>
      </w:r>
      <w:r>
        <w:rPr>
          <w:noProof/>
        </w:rPr>
        <w:pict>
          <v:shape id="直線單箭頭接點 197" o:spid="_x0000_s1028" type="#_x0000_t32" style="position:absolute;margin-left:494.35pt;margin-top:379pt;width:13.9pt;height:4.4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" strokeweight="1.5pt">
            <v:stroke endarrow="open"/>
            <o:lock v:ext="edit" shapetype="f"/>
          </v:shape>
        </w:pict>
      </w:r>
      <w:r>
        <w:rPr>
          <w:noProof/>
        </w:rPr>
        <w:pict>
          <v:shape id="文字方塊 188" o:spid="_x0000_s1029" type="#_x0000_t202" style="position:absolute;margin-left:512.3pt;margin-top:360.6pt;width:242.8pt;height:48.1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">
            <v:textbox>
              <w:txbxContent>
                <w:p w:rsidR="0071151B" w:rsidRPr="0090096E" w:rsidRDefault="0071151B" w:rsidP="0046416D">
                  <w:pPr>
                    <w:spacing w:line="200" w:lineRule="exact"/>
                    <w:ind w:left="31680" w:hangingChars="100" w:firstLine="31680"/>
                    <w:rPr>
                      <w:rFonts w:ascii="微軟正黑體" w:eastAsia="微軟正黑體" w:hAnsi="微軟正黑體"/>
                      <w:iCs/>
                      <w:color w:val="000000"/>
                      <w:sz w:val="18"/>
                      <w:szCs w:val="18"/>
                    </w:rPr>
                  </w:pPr>
                  <w:r w:rsidRPr="00730075">
                    <w:rPr>
                      <w:rFonts w:ascii="微軟正黑體" w:eastAsia="微軟正黑體" w:hAnsi="微軟正黑體" w:hint="eastAsia"/>
                      <w:iCs/>
                      <w:color w:val="000000"/>
                      <w:sz w:val="18"/>
                      <w:szCs w:val="18"/>
                    </w:rPr>
                    <w:t>◎</w:t>
                  </w:r>
                  <w:r>
                    <w:rPr>
                      <w:rFonts w:ascii="微軟正黑體" w:eastAsia="微軟正黑體" w:hAnsi="微軟正黑體" w:hint="eastAsia"/>
                      <w:iCs/>
                      <w:color w:val="000000"/>
                      <w:sz w:val="18"/>
                      <w:szCs w:val="18"/>
                    </w:rPr>
                    <w:t>說出火力發電的優缺點？</w:t>
                  </w:r>
                </w:p>
                <w:p w:rsidR="0071151B" w:rsidRPr="00730075" w:rsidRDefault="0071151B" w:rsidP="0046416D">
                  <w:pPr>
                    <w:spacing w:line="200" w:lineRule="exact"/>
                    <w:ind w:left="31680" w:hangingChars="100" w:firstLine="31680"/>
                    <w:rPr>
                      <w:rFonts w:ascii="微軟正黑體" w:eastAsia="微軟正黑體" w:hAnsi="微軟正黑體"/>
                      <w:iCs/>
                      <w:color w:val="000000"/>
                      <w:sz w:val="18"/>
                      <w:szCs w:val="18"/>
                    </w:rPr>
                  </w:pPr>
                  <w:r w:rsidRPr="00730075">
                    <w:rPr>
                      <w:rFonts w:ascii="微軟正黑體" w:eastAsia="微軟正黑體" w:hAnsi="微軟正黑體" w:hint="eastAsia"/>
                      <w:iCs/>
                      <w:color w:val="000000"/>
                      <w:sz w:val="18"/>
                      <w:szCs w:val="18"/>
                    </w:rPr>
                    <w:t>◎</w:t>
                  </w:r>
                  <w:r>
                    <w:rPr>
                      <w:rFonts w:ascii="微軟正黑體" w:eastAsia="微軟正黑體" w:hAnsi="微軟正黑體" w:hint="eastAsia"/>
                      <w:iCs/>
                      <w:color w:val="000000"/>
                      <w:sz w:val="18"/>
                      <w:szCs w:val="18"/>
                    </w:rPr>
                    <w:t>台中火力發電廠電力北送符合居住正義嗎？</w:t>
                  </w:r>
                </w:p>
              </w:txbxContent>
            </v:textbox>
          </v:shape>
        </w:pict>
      </w:r>
      <w:r>
        <w:rPr>
          <w:noProof/>
        </w:rPr>
        <w:pict>
          <v:shape id="文字方塊 177" o:spid="_x0000_s1030" type="#_x0000_t202" style="position:absolute;margin-left:511.95pt;margin-top:206.95pt;width:242.75pt;height:1in;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">
            <v:textbox>
              <w:txbxContent>
                <w:p w:rsidR="0071151B" w:rsidRDefault="0071151B" w:rsidP="0046416D">
                  <w:pPr>
                    <w:spacing w:line="240" w:lineRule="exact"/>
                    <w:ind w:left="31680" w:hangingChars="100" w:firstLine="31680"/>
                    <w:rPr>
                      <w:rFonts w:ascii="微軟正黑體" w:eastAsia="微軟正黑體" w:hAnsi="微軟正黑體"/>
                      <w:iCs/>
                      <w:color w:val="000000"/>
                      <w:sz w:val="18"/>
                      <w:szCs w:val="18"/>
                    </w:rPr>
                  </w:pPr>
                  <w:r w:rsidRPr="00730075">
                    <w:rPr>
                      <w:rFonts w:ascii="微軟正黑體" w:eastAsia="微軟正黑體" w:hAnsi="微軟正黑體" w:hint="eastAsia"/>
                      <w:iCs/>
                      <w:color w:val="000000"/>
                      <w:sz w:val="18"/>
                      <w:szCs w:val="18"/>
                    </w:rPr>
                    <w:t>◎</w:t>
                  </w:r>
                  <w:r w:rsidRPr="00C5146A">
                    <w:rPr>
                      <w:rFonts w:ascii="微軟正黑體" w:eastAsia="微軟正黑體" w:hAnsi="微軟正黑體" w:hint="eastAsia"/>
                      <w:iCs/>
                      <w:color w:val="000000"/>
                      <w:sz w:val="18"/>
                      <w:szCs w:val="18"/>
                    </w:rPr>
                    <w:t>如何將動物、植物、光合作用、呼吸作用、空氣中的二氧化碳濃度以圖形方式表達關係？</w:t>
                  </w:r>
                </w:p>
                <w:p w:rsidR="0071151B" w:rsidRDefault="0071151B" w:rsidP="0046416D">
                  <w:pPr>
                    <w:spacing w:line="240" w:lineRule="exact"/>
                    <w:ind w:left="31680" w:hangingChars="100" w:firstLine="31680"/>
                    <w:rPr>
                      <w:rFonts w:ascii="微軟正黑體" w:eastAsia="微軟正黑體" w:hAnsi="微軟正黑體"/>
                      <w:iCs/>
                      <w:color w:val="000000"/>
                      <w:sz w:val="18"/>
                      <w:szCs w:val="18"/>
                    </w:rPr>
                  </w:pPr>
                  <w:r w:rsidRPr="00730075">
                    <w:rPr>
                      <w:rFonts w:ascii="微軟正黑體" w:eastAsia="微軟正黑體" w:hAnsi="微軟正黑體" w:hint="eastAsia"/>
                      <w:iCs/>
                      <w:color w:val="000000"/>
                      <w:sz w:val="18"/>
                      <w:szCs w:val="18"/>
                    </w:rPr>
                    <w:t>◎</w:t>
                  </w:r>
                  <w:r w:rsidRPr="00C5146A">
                    <w:rPr>
                      <w:rFonts w:ascii="微軟正黑體" w:eastAsia="微軟正黑體" w:hAnsi="微軟正黑體" w:hint="eastAsia"/>
                      <w:iCs/>
                      <w:color w:val="000000"/>
                      <w:sz w:val="18"/>
                      <w:szCs w:val="18"/>
                    </w:rPr>
                    <w:t>哪些路徑可以降低大氣中的二氧化碳濃度</w:t>
                  </w:r>
                  <w:r w:rsidRPr="00C5146A">
                    <w:rPr>
                      <w:rFonts w:ascii="微軟正黑體" w:eastAsia="微軟正黑體" w:hAnsi="微軟正黑體"/>
                      <w:iCs/>
                      <w:color w:val="000000"/>
                      <w:sz w:val="18"/>
                      <w:szCs w:val="18"/>
                    </w:rPr>
                    <w:t>?</w:t>
                  </w:r>
                </w:p>
                <w:p w:rsidR="0071151B" w:rsidRPr="00730075" w:rsidRDefault="0071151B" w:rsidP="0046416D">
                  <w:pPr>
                    <w:spacing w:line="240" w:lineRule="exact"/>
                    <w:ind w:left="31680" w:hangingChars="100" w:firstLine="31680"/>
                    <w:rPr>
                      <w:rFonts w:ascii="微軟正黑體" w:eastAsia="微軟正黑體" w:hAnsi="微軟正黑體"/>
                      <w:iCs/>
                      <w:color w:val="000000"/>
                      <w:sz w:val="18"/>
                      <w:szCs w:val="18"/>
                    </w:rPr>
                  </w:pPr>
                  <w:r w:rsidRPr="00730075">
                    <w:rPr>
                      <w:rFonts w:ascii="微軟正黑體" w:eastAsia="微軟正黑體" w:hAnsi="微軟正黑體" w:hint="eastAsia"/>
                      <w:iCs/>
                      <w:color w:val="000000"/>
                      <w:sz w:val="18"/>
                      <w:szCs w:val="18"/>
                    </w:rPr>
                    <w:t>◎</w:t>
                  </w:r>
                  <w:r>
                    <w:rPr>
                      <w:rFonts w:ascii="微軟正黑體" w:eastAsia="微軟正黑體" w:hAnsi="微軟正黑體" w:hint="eastAsia"/>
                      <w:iCs/>
                      <w:color w:val="000000"/>
                      <w:sz w:val="18"/>
                      <w:szCs w:val="18"/>
                    </w:rPr>
                    <w:t>哪些</w:t>
                  </w:r>
                  <w:r w:rsidRPr="00C5146A">
                    <w:rPr>
                      <w:rFonts w:ascii="微軟正黑體" w:eastAsia="微軟正黑體" w:hAnsi="微軟正黑體" w:hint="eastAsia"/>
                      <w:iCs/>
                      <w:color w:val="000000"/>
                      <w:sz w:val="18"/>
                      <w:szCs w:val="18"/>
                    </w:rPr>
                    <w:t>人類活動影響了自然的碳循環，使得大氣中的二氧化碳濃度越來越高。</w:t>
                  </w:r>
                </w:p>
              </w:txbxContent>
            </v:textbox>
          </v:shape>
        </w:pict>
      </w:r>
      <w:r>
        <w:rPr>
          <w:noProof/>
        </w:rPr>
        <w:pict>
          <v:shape id="直線單箭頭接點 181" o:spid="_x0000_s1031" type="#_x0000_t32" style="position:absolute;margin-left:497.3pt;margin-top:251.05pt;width:13.9pt;height:4.4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" strokeweight="1.5pt">
            <v:stroke endarrow="open"/>
            <o:lock v:ext="edit" shapetype="f"/>
          </v:shape>
        </w:pict>
      </w:r>
      <w:r>
        <w:rPr>
          <w:noProof/>
        </w:rPr>
        <w:pict>
          <v:shape id="文字方塊 184" o:spid="_x0000_s1032" type="#_x0000_t202" style="position:absolute;margin-left:509.85pt;margin-top:294.1pt;width:242.75pt;height:41.3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">
            <v:textbox>
              <w:txbxContent>
                <w:p w:rsidR="0071151B" w:rsidRPr="00730075" w:rsidRDefault="0071151B" w:rsidP="0046416D">
                  <w:pPr>
                    <w:spacing w:line="240" w:lineRule="exact"/>
                    <w:ind w:left="31680" w:hangingChars="100" w:firstLine="31680"/>
                    <w:rPr>
                      <w:rFonts w:ascii="微軟正黑體" w:eastAsia="微軟正黑體" w:hAnsi="微軟正黑體"/>
                      <w:iCs/>
                      <w:color w:val="000000"/>
                      <w:sz w:val="18"/>
                      <w:szCs w:val="18"/>
                    </w:rPr>
                  </w:pPr>
                  <w:r w:rsidRPr="00730075">
                    <w:rPr>
                      <w:rFonts w:ascii="微軟正黑體" w:eastAsia="微軟正黑體" w:hAnsi="微軟正黑體" w:hint="eastAsia"/>
                      <w:iCs/>
                      <w:color w:val="000000"/>
                      <w:sz w:val="18"/>
                      <w:szCs w:val="18"/>
                    </w:rPr>
                    <w:t>◎</w:t>
                  </w:r>
                  <w:r>
                    <w:rPr>
                      <w:rFonts w:ascii="微軟正黑體" w:eastAsia="微軟正黑體" w:hAnsi="微軟正黑體" w:hint="eastAsia"/>
                      <w:iCs/>
                      <w:color w:val="000000"/>
                      <w:sz w:val="18"/>
                      <w:szCs w:val="18"/>
                    </w:rPr>
                    <w:t>校園中應該種植多少樹木才能吸收校園所排出的二氧化碳</w:t>
                  </w:r>
                  <w:r w:rsidRPr="00DF2CB8">
                    <w:rPr>
                      <w:rFonts w:ascii="微軟正黑體" w:eastAsia="微軟正黑體" w:hAnsi="微軟正黑體"/>
                      <w:iCs/>
                      <w:color w:val="000000"/>
                      <w:sz w:val="18"/>
                      <w:szCs w:val="18"/>
                    </w:rPr>
                    <w:t>?</w:t>
                  </w:r>
                </w:p>
              </w:txbxContent>
            </v:textbox>
          </v:shape>
        </w:pict>
      </w:r>
      <w:r>
        <w:rPr>
          <w:noProof/>
        </w:rPr>
        <w:pict>
          <v:shape id="直線單箭頭接點 174" o:spid="_x0000_s1033" type="#_x0000_t32" style="position:absolute;margin-left:492.6pt;margin-top:173.4pt;width:13.9pt;height:4.4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" strokeweight="1.5pt">
            <v:stroke endarrow="open"/>
            <o:lock v:ext="edit" shapetype="f"/>
          </v:shape>
        </w:pict>
      </w:r>
      <w:r>
        <w:rPr>
          <w:noProof/>
        </w:rPr>
        <w:pict>
          <v:shape id="文字方塊 173" o:spid="_x0000_s1034" type="#_x0000_t202" style="position:absolute;margin-left:511.3pt;margin-top:151.65pt;width:242.8pt;height:46.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">
            <v:textbox>
              <w:txbxContent>
                <w:p w:rsidR="0071151B" w:rsidRDefault="0071151B" w:rsidP="0046416D">
                  <w:pPr>
                    <w:spacing w:line="200" w:lineRule="exact"/>
                    <w:rPr>
                      <w:rFonts w:ascii="微軟正黑體" w:eastAsia="微軟正黑體" w:hAnsi="微軟正黑體"/>
                      <w:iCs/>
                      <w:color w:val="000000"/>
                      <w:sz w:val="18"/>
                      <w:szCs w:val="18"/>
                    </w:rPr>
                  </w:pPr>
                  <w:r w:rsidRPr="00730075">
                    <w:rPr>
                      <w:rFonts w:ascii="微軟正黑體" w:eastAsia="微軟正黑體" w:hAnsi="微軟正黑體" w:hint="eastAsia"/>
                      <w:iCs/>
                      <w:color w:val="000000"/>
                      <w:sz w:val="18"/>
                      <w:szCs w:val="18"/>
                    </w:rPr>
                    <w:t>◎</w:t>
                  </w:r>
                  <w:r w:rsidRPr="00C5146A">
                    <w:rPr>
                      <w:rFonts w:ascii="微軟正黑體" w:eastAsia="微軟正黑體" w:hAnsi="微軟正黑體" w:hint="eastAsia"/>
                      <w:iCs/>
                      <w:color w:val="000000"/>
                      <w:sz w:val="18"/>
                      <w:szCs w:val="18"/>
                    </w:rPr>
                    <w:t>除了動物和植物會產生二氧化碳外，生物還有什麼生理作用也可以產出二氧化碳？</w:t>
                  </w:r>
                </w:p>
                <w:p w:rsidR="0071151B" w:rsidRPr="00730075" w:rsidRDefault="0071151B" w:rsidP="0046416D">
                  <w:pPr>
                    <w:spacing w:line="200" w:lineRule="exact"/>
                    <w:rPr>
                      <w:rFonts w:ascii="微軟正黑體" w:eastAsia="微軟正黑體" w:hAnsi="微軟正黑體"/>
                      <w:iCs/>
                      <w:color w:val="000000"/>
                      <w:sz w:val="18"/>
                      <w:szCs w:val="18"/>
                    </w:rPr>
                  </w:pPr>
                  <w:r w:rsidRPr="00730075">
                    <w:rPr>
                      <w:rFonts w:ascii="微軟正黑體" w:eastAsia="微軟正黑體" w:hAnsi="微軟正黑體" w:hint="eastAsia"/>
                      <w:iCs/>
                      <w:color w:val="000000"/>
                      <w:sz w:val="18"/>
                      <w:szCs w:val="18"/>
                    </w:rPr>
                    <w:t>◎</w:t>
                  </w:r>
                  <w:r w:rsidRPr="00C5146A">
                    <w:rPr>
                      <w:rFonts w:ascii="微軟正黑體" w:eastAsia="微軟正黑體" w:hAnsi="微軟正黑體" w:hint="eastAsia"/>
                      <w:iCs/>
                      <w:color w:val="000000"/>
                      <w:sz w:val="18"/>
                      <w:szCs w:val="18"/>
                    </w:rPr>
                    <w:t>如何以現有器材設計實驗驗證微生物分解落葉會產生二氧化碳？</w:t>
                  </w:r>
                  <w:r>
                    <w:rPr>
                      <w:rFonts w:ascii="微軟正黑體" w:eastAsia="微軟正黑體" w:hAnsi="微軟正黑體" w:hint="eastAsia"/>
                      <w:iCs/>
                      <w:color w:val="000000"/>
                      <w:sz w:val="18"/>
                      <w:szCs w:val="18"/>
                    </w:rPr>
                    <w:t>？</w:t>
                  </w:r>
                </w:p>
              </w:txbxContent>
            </v:textbox>
          </v:shape>
        </w:pict>
      </w:r>
      <w:r>
        <w:rPr>
          <w:noProof/>
        </w:rPr>
        <w:pict>
          <v:shape id="文字方塊 172" o:spid="_x0000_s1035" type="#_x0000_t202" style="position:absolute;margin-left:253.85pt;margin-top:148.5pt;width:238.9pt;height:5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" filled="f">
            <v:stroke dashstyle="3 1"/>
            <v:textbox>
              <w:txbxContent>
                <w:p w:rsidR="0071151B" w:rsidRPr="00D568DD" w:rsidRDefault="0071151B" w:rsidP="0046416D">
                  <w:pPr>
                    <w:spacing w:line="240" w:lineRule="exact"/>
                    <w:ind w:left="31680" w:hangingChars="100" w:firstLine="31680"/>
                    <w:rPr>
                      <w:rFonts w:ascii="微軟正黑體" w:eastAsia="微軟正黑體" w:hAnsi="微軟正黑體"/>
                      <w:sz w:val="18"/>
                      <w:szCs w:val="18"/>
                    </w:rPr>
                  </w:pPr>
                  <w:r w:rsidRPr="00D568DD">
                    <w:rPr>
                      <w:rFonts w:ascii="MS PMincho" w:eastAsia="MS PMincho" w:hAnsi="MS PMincho" w:hint="eastAsia"/>
                      <w:iCs/>
                      <w:sz w:val="18"/>
                      <w:szCs w:val="18"/>
                    </w:rPr>
                    <w:t>◎</w:t>
                  </w:r>
                  <w:r w:rsidRPr="00D568DD">
                    <w:rPr>
                      <w:rFonts w:ascii="MS PMincho" w:hAnsi="MS PMincho" w:hint="eastAsia"/>
                      <w:iCs/>
                      <w:sz w:val="18"/>
                      <w:szCs w:val="18"/>
                    </w:rPr>
                    <w:t>能應用學過的</w:t>
                  </w:r>
                  <w:r w:rsidRPr="00687FB9">
                    <w:rPr>
                      <w:rFonts w:hint="eastAsia"/>
                      <w:color w:val="000000"/>
                      <w:sz w:val="18"/>
                      <w:szCs w:val="18"/>
                    </w:rPr>
                    <w:t>實驗來驗證分解作用</w:t>
                  </w:r>
                  <w:r w:rsidRPr="00D568DD">
                    <w:rPr>
                      <w:rFonts w:ascii="微軟正黑體" w:eastAsia="微軟正黑體" w:hAnsi="微軟正黑體" w:hint="eastAsia"/>
                      <w:sz w:val="18"/>
                      <w:szCs w:val="18"/>
                    </w:rPr>
                    <w:t>對二氧化碳濃度的影響</w:t>
                  </w:r>
                  <w:r w:rsidRPr="00D568DD">
                    <w:rPr>
                      <w:rFonts w:ascii="微軟正黑體" w:eastAsia="微軟正黑體" w:hAnsi="微軟正黑體" w:hint="eastAsia"/>
                      <w:iCs/>
                      <w:sz w:val="18"/>
                      <w:szCs w:val="18"/>
                    </w:rPr>
                    <w:t>。</w:t>
                  </w:r>
                  <w:r w:rsidRPr="00D568DD">
                    <w:rPr>
                      <w:rFonts w:ascii="微軟正黑體" w:eastAsia="微軟正黑體" w:hAnsi="微軟正黑體"/>
                      <w:iCs/>
                      <w:sz w:val="18"/>
                      <w:szCs w:val="18"/>
                    </w:rPr>
                    <w:t>(</w:t>
                  </w:r>
                  <w:r w:rsidRPr="00687FB9">
                    <w:rPr>
                      <w:rFonts w:ascii="新細明體" w:hAnsi="新細明體"/>
                      <w:color w:val="000000"/>
                      <w:sz w:val="18"/>
                      <w:szCs w:val="18"/>
                    </w:rPr>
                    <w:t>pe-IV-1</w:t>
                  </w:r>
                  <w:r w:rsidRPr="00D568DD">
                    <w:rPr>
                      <w:rFonts w:ascii="微軟正黑體" w:eastAsia="微軟正黑體" w:hAnsi="微軟正黑體"/>
                      <w:iCs/>
                      <w:sz w:val="18"/>
                      <w:szCs w:val="18"/>
                    </w:rPr>
                    <w:t>)</w:t>
                  </w:r>
                </w:p>
              </w:txbxContent>
            </v:textbox>
          </v:shape>
        </w:pict>
      </w:r>
      <w:r>
        <w:rPr>
          <w:noProof/>
        </w:rPr>
        <w:pict>
          <v:shape id="直線單箭頭接點 154" o:spid="_x0000_s1036" type="#_x0000_t32" style="position:absolute;margin-left:494.35pt;margin-top:113.2pt;width:13.9pt;height:4.45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" strokeweight="1.5pt">
            <v:stroke endarrow="open"/>
            <o:lock v:ext="edit" shapetype="f"/>
          </v:shape>
        </w:pict>
      </w:r>
      <w:r>
        <w:rPr>
          <w:noProof/>
        </w:rPr>
        <w:pict>
          <v:shape id="文字方塊 167" o:spid="_x0000_s1037" type="#_x0000_t202" style="position:absolute;margin-left:257.6pt;margin-top:95.65pt;width:237.5pt;height:44.3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" filled="f">
            <v:stroke dashstyle="3 1"/>
            <v:textbox>
              <w:txbxContent>
                <w:p w:rsidR="0071151B" w:rsidRPr="00D568DD" w:rsidRDefault="0071151B" w:rsidP="0046416D">
                  <w:pPr>
                    <w:spacing w:line="200" w:lineRule="exact"/>
                    <w:ind w:left="31680" w:hangingChars="100" w:firstLine="31680"/>
                    <w:rPr>
                      <w:rFonts w:ascii="微軟正黑體" w:eastAsia="微軟正黑體" w:hAnsi="微軟正黑體"/>
                      <w:iCs/>
                      <w:sz w:val="18"/>
                      <w:szCs w:val="18"/>
                    </w:rPr>
                  </w:pPr>
                  <w:r w:rsidRPr="00D568DD">
                    <w:rPr>
                      <w:rFonts w:ascii="MS PMincho" w:eastAsia="MS PMincho" w:hAnsi="MS PMincho" w:hint="eastAsia"/>
                      <w:iCs/>
                      <w:sz w:val="18"/>
                      <w:szCs w:val="18"/>
                    </w:rPr>
                    <w:t>◎</w:t>
                  </w:r>
                  <w:r w:rsidRPr="00D568DD">
                    <w:rPr>
                      <w:rFonts w:ascii="MS PMincho" w:hAnsi="MS PMincho" w:hint="eastAsia"/>
                      <w:iCs/>
                      <w:sz w:val="18"/>
                      <w:szCs w:val="18"/>
                    </w:rPr>
                    <w:t>能透</w:t>
                  </w:r>
                  <w:r w:rsidRPr="00687FB9">
                    <w:rPr>
                      <w:rFonts w:hint="eastAsia"/>
                      <w:color w:val="000000"/>
                      <w:sz w:val="18"/>
                      <w:szCs w:val="18"/>
                    </w:rPr>
                    <w:t>過探究歷程，掌握操縱變因、控制變因的概念。設計實驗來驗證光合作用、呼吸作用</w:t>
                  </w:r>
                  <w:r w:rsidRPr="00D568DD">
                    <w:rPr>
                      <w:rFonts w:ascii="微軟正黑體" w:eastAsia="微軟正黑體" w:hAnsi="微軟正黑體" w:hint="eastAsia"/>
                      <w:sz w:val="18"/>
                      <w:szCs w:val="18"/>
                    </w:rPr>
                    <w:t>對二氧化碳濃度的影響</w:t>
                  </w:r>
                  <w:r w:rsidRPr="00D568DD">
                    <w:rPr>
                      <w:rFonts w:ascii="微軟正黑體" w:eastAsia="微軟正黑體" w:hAnsi="微軟正黑體" w:hint="eastAsia"/>
                      <w:iCs/>
                      <w:sz w:val="18"/>
                      <w:szCs w:val="18"/>
                    </w:rPr>
                    <w:t>。</w:t>
                  </w:r>
                  <w:r w:rsidRPr="00D568DD">
                    <w:rPr>
                      <w:rFonts w:ascii="微軟正黑體" w:eastAsia="微軟正黑體" w:hAnsi="微軟正黑體"/>
                      <w:iCs/>
                      <w:sz w:val="18"/>
                      <w:szCs w:val="18"/>
                    </w:rPr>
                    <w:t>(</w:t>
                  </w:r>
                  <w:r w:rsidRPr="00687FB9">
                    <w:rPr>
                      <w:rFonts w:ascii="新細明體" w:hAnsi="新細明體"/>
                      <w:color w:val="000000"/>
                      <w:sz w:val="18"/>
                      <w:szCs w:val="18"/>
                    </w:rPr>
                    <w:t>pe-IV-1</w:t>
                  </w:r>
                  <w:r w:rsidRPr="00D568DD">
                    <w:rPr>
                      <w:rFonts w:ascii="微軟正黑體" w:eastAsia="微軟正黑體" w:hAnsi="微軟正黑體"/>
                      <w:iCs/>
                      <w:sz w:val="18"/>
                      <w:szCs w:val="18"/>
                    </w:rPr>
                    <w:t>)</w:t>
                  </w:r>
                </w:p>
                <w:p w:rsidR="0071151B" w:rsidRPr="00B00A24" w:rsidRDefault="0071151B" w:rsidP="0046416D">
                  <w:pPr>
                    <w:spacing w:line="200" w:lineRule="exact"/>
                    <w:ind w:left="31680" w:hangingChars="100" w:firstLine="31680"/>
                    <w:rPr>
                      <w:rFonts w:ascii="MS PMincho" w:eastAsia="MS PMincho"/>
                      <w:iCs/>
                      <w:sz w:val="18"/>
                      <w:szCs w:val="18"/>
                    </w:rPr>
                  </w:pPr>
                </w:p>
              </w:txbxContent>
            </v:textbox>
          </v:shape>
        </w:pict>
      </w:r>
      <w:r>
        <w:rPr>
          <w:noProof/>
        </w:rPr>
        <w:pict>
          <v:shape id="直線單箭頭接點 152" o:spid="_x0000_s1038" type="#_x0000_t32" style="position:absolute;margin-left:492.45pt;margin-top:18.9pt;width:13.9pt;height:4.45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" strokeweight="1.5pt">
            <v:stroke endarrow="open"/>
            <o:lock v:ext="edit" shapetype="f"/>
          </v:shape>
        </w:pict>
      </w:r>
      <w:r>
        <w:rPr>
          <w:noProof/>
        </w:rPr>
        <w:pict>
          <v:shape id="AutoShape 122" o:spid="_x0000_s1039" type="#_x0000_t32" style="position:absolute;margin-left:239.95pt;margin-top:374.3pt;width:13.9pt;height:4.4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" strokeweight="1.5pt">
            <v:stroke endarrow="open"/>
            <o:lock v:ext="edit" shapetype="f"/>
          </v:shape>
        </w:pict>
      </w:r>
      <w:r>
        <w:rPr>
          <w:noProof/>
        </w:rPr>
        <w:pict>
          <v:shape id="文字方塊 187" o:spid="_x0000_s1040" type="#_x0000_t202" style="position:absolute;margin-left:253.95pt;margin-top:356.15pt;width:241pt;height:52.8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" filled="f">
            <v:stroke dashstyle="3 1"/>
            <v:textbox>
              <w:txbxContent>
                <w:p w:rsidR="0071151B" w:rsidRPr="00AD3DF3" w:rsidRDefault="0071151B" w:rsidP="0046416D">
                  <w:pPr>
                    <w:spacing w:line="200" w:lineRule="exact"/>
                    <w:ind w:left="31680" w:hangingChars="100" w:firstLine="31680"/>
                    <w:rPr>
                      <w:rFonts w:ascii="微軟正黑體" w:eastAsia="微軟正黑體"/>
                      <w:sz w:val="20"/>
                      <w:szCs w:val="20"/>
                    </w:rPr>
                  </w:pPr>
                  <w:r w:rsidRPr="00C75793">
                    <w:rPr>
                      <w:rFonts w:ascii="MS PMincho" w:eastAsia="MS PMincho" w:hAnsi="MS PMincho" w:hint="eastAsia"/>
                      <w:iCs/>
                      <w:sz w:val="18"/>
                      <w:szCs w:val="18"/>
                    </w:rPr>
                    <w:t>◎</w:t>
                  </w:r>
                  <w:r>
                    <w:rPr>
                      <w:rFonts w:ascii="MS PMincho" w:hAnsi="MS PMincho" w:hint="eastAsia"/>
                      <w:iCs/>
                      <w:sz w:val="18"/>
                      <w:szCs w:val="18"/>
                    </w:rPr>
                    <w:t>能知道台灣的發電方式及其優缺點（</w:t>
                  </w:r>
                  <w:r w:rsidRPr="00AD3DF3">
                    <w:rPr>
                      <w:rFonts w:ascii="MS PMincho" w:hAnsi="MS PMincho"/>
                      <w:iCs/>
                      <w:sz w:val="18"/>
                      <w:szCs w:val="18"/>
                    </w:rPr>
                    <w:t>Ma-</w:t>
                  </w:r>
                  <w:r w:rsidRPr="00AD3DF3">
                    <w:rPr>
                      <w:rFonts w:ascii="MS PMincho" w:hAnsi="MS PMincho" w:hint="eastAsia"/>
                      <w:iCs/>
                      <w:sz w:val="18"/>
                      <w:szCs w:val="18"/>
                    </w:rPr>
                    <w:t>Ⅳ</w:t>
                  </w:r>
                  <w:r w:rsidRPr="00AD3DF3">
                    <w:rPr>
                      <w:rFonts w:ascii="MS PMincho" w:hAnsi="MS PMincho"/>
                      <w:iCs/>
                      <w:sz w:val="18"/>
                      <w:szCs w:val="18"/>
                    </w:rPr>
                    <w:t>-4</w:t>
                  </w:r>
                  <w:r>
                    <w:rPr>
                      <w:rFonts w:ascii="MS PMincho" w:hAnsi="MS PMincho" w:hint="eastAsia"/>
                      <w:iCs/>
                      <w:sz w:val="18"/>
                      <w:szCs w:val="18"/>
                    </w:rPr>
                    <w:t>）</w:t>
                  </w:r>
                </w:p>
                <w:p w:rsidR="0071151B" w:rsidRDefault="0071151B" w:rsidP="0046416D">
                  <w:pPr>
                    <w:spacing w:line="200" w:lineRule="exact"/>
                    <w:ind w:left="31680" w:hangingChars="100" w:firstLine="31680"/>
                    <w:rPr>
                      <w:rFonts w:ascii="MS PMincho" w:eastAsia="MS PMincho"/>
                      <w:iCs/>
                      <w:sz w:val="18"/>
                      <w:szCs w:val="18"/>
                    </w:rPr>
                  </w:pPr>
                  <w:r w:rsidRPr="00C75793">
                    <w:rPr>
                      <w:rFonts w:ascii="MS PMincho" w:eastAsia="MS PMincho" w:hAnsi="MS PMincho" w:hint="eastAsia"/>
                      <w:iCs/>
                      <w:sz w:val="18"/>
                      <w:szCs w:val="18"/>
                    </w:rPr>
                    <w:t>◎</w:t>
                  </w:r>
                  <w:r>
                    <w:rPr>
                      <w:rFonts w:ascii="MS PMincho" w:hAnsi="MS PMincho" w:hint="eastAsia"/>
                      <w:iCs/>
                      <w:sz w:val="18"/>
                      <w:szCs w:val="18"/>
                    </w:rPr>
                    <w:t>能提出證據為自己的立場辯護，並能同理對方</w:t>
                  </w:r>
                  <w:r w:rsidRPr="000263D3">
                    <w:rPr>
                      <w:rFonts w:ascii="MS PMincho" w:eastAsia="MS PMincho" w:hAnsi="MS PMincho" w:cs="MS PMincho" w:hint="eastAsia"/>
                      <w:iCs/>
                      <w:sz w:val="20"/>
                      <w:szCs w:val="20"/>
                    </w:rPr>
                    <w:t>。</w:t>
                  </w:r>
                  <w:r w:rsidRPr="000263D3">
                    <w:rPr>
                      <w:rFonts w:ascii="MS PMincho" w:hAnsi="MS PMincho" w:cs="MS PMincho"/>
                      <w:iCs/>
                      <w:sz w:val="20"/>
                      <w:szCs w:val="20"/>
                    </w:rPr>
                    <w:t>(</w:t>
                  </w:r>
                  <w:r w:rsidRPr="00AD3DF3">
                    <w:rPr>
                      <w:rFonts w:ascii="MS PMincho" w:hAnsi="MS PMincho" w:cs="MS PMincho"/>
                      <w:iCs/>
                      <w:sz w:val="20"/>
                      <w:szCs w:val="20"/>
                    </w:rPr>
                    <w:t>Na-</w:t>
                  </w:r>
                  <w:r w:rsidRPr="00AD3DF3">
                    <w:rPr>
                      <w:rFonts w:ascii="MS PMincho" w:hAnsi="MS PMincho" w:cs="MS PMincho" w:hint="eastAsia"/>
                      <w:iCs/>
                      <w:sz w:val="20"/>
                      <w:szCs w:val="20"/>
                    </w:rPr>
                    <w:t>Ⅳ</w:t>
                  </w:r>
                  <w:r w:rsidRPr="00AD3DF3">
                    <w:rPr>
                      <w:rFonts w:ascii="MS PMincho" w:hAnsi="MS PMincho" w:cs="MS PMincho"/>
                      <w:iCs/>
                      <w:sz w:val="20"/>
                      <w:szCs w:val="20"/>
                    </w:rPr>
                    <w:t>-1</w:t>
                  </w:r>
                  <w:r w:rsidRPr="000263D3">
                    <w:rPr>
                      <w:rFonts w:ascii="微軟正黑體" w:eastAsia="微軟正黑體" w:hAnsi="微軟正黑體"/>
                      <w:sz w:val="20"/>
                      <w:szCs w:val="20"/>
                    </w:rPr>
                    <w:t>)</w:t>
                  </w:r>
                  <w:r w:rsidRPr="00B60847">
                    <w:rPr>
                      <w:rFonts w:ascii="MS PMincho" w:eastAsia="MS PMincho" w:hAnsi="MS PMincho" w:hint="eastAsia"/>
                      <w:iCs/>
                      <w:sz w:val="18"/>
                      <w:szCs w:val="18"/>
                    </w:rPr>
                    <w:t>。</w:t>
                  </w:r>
                </w:p>
              </w:txbxContent>
            </v:textbox>
          </v:shape>
        </w:pict>
      </w:r>
      <w:r>
        <w:rPr>
          <w:noProof/>
        </w:rPr>
        <w:pict>
          <v:shape id="AutoShape 125" o:spid="_x0000_s1041" type="#_x0000_t32" style="position:absolute;margin-left:245.45pt;margin-top:249.7pt;width:13.9pt;height:4.45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" strokeweight="1.5pt">
            <v:stroke endarrow="open"/>
            <o:lock v:ext="edit" shapetype="f"/>
          </v:shape>
        </w:pict>
      </w:r>
      <w:r>
        <w:rPr>
          <w:noProof/>
        </w:rPr>
        <w:pict>
          <v:shape id="文字方塊 176" o:spid="_x0000_s1042" type="#_x0000_t202" style="position:absolute;margin-left:256.3pt;margin-top:236.4pt;width:241.8pt;height:38.8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" filled="f">
            <v:stroke dashstyle="3 1"/>
            <v:textbox>
              <w:txbxContent>
                <w:p w:rsidR="0071151B" w:rsidRDefault="0071151B" w:rsidP="0046416D">
                  <w:pPr>
                    <w:spacing w:line="200" w:lineRule="exact"/>
                    <w:ind w:left="31680" w:hangingChars="100" w:firstLine="31680"/>
                    <w:rPr>
                      <w:rFonts w:ascii="微軟正黑體" w:eastAsia="微軟正黑體" w:hAnsi="微軟正黑體"/>
                      <w:iCs/>
                      <w:sz w:val="18"/>
                      <w:szCs w:val="18"/>
                    </w:rPr>
                  </w:pPr>
                  <w:r w:rsidRPr="00C75793">
                    <w:rPr>
                      <w:rFonts w:ascii="MS PMincho" w:eastAsia="MS PMincho" w:hAnsi="MS PMincho" w:hint="eastAsia"/>
                      <w:iCs/>
                      <w:sz w:val="18"/>
                      <w:szCs w:val="18"/>
                    </w:rPr>
                    <w:t>◎</w:t>
                  </w:r>
                  <w:r w:rsidRPr="00C75793">
                    <w:rPr>
                      <w:rFonts w:ascii="微軟正黑體" w:eastAsia="微軟正黑體" w:hAnsi="微軟正黑體" w:hint="eastAsia"/>
                      <w:iCs/>
                      <w:sz w:val="18"/>
                      <w:szCs w:val="18"/>
                    </w:rPr>
                    <w:t>能</w:t>
                  </w:r>
                  <w:r>
                    <w:rPr>
                      <w:rFonts w:ascii="微軟正黑體" w:eastAsia="微軟正黑體" w:hAnsi="微軟正黑體" w:hint="eastAsia"/>
                      <w:iCs/>
                      <w:sz w:val="18"/>
                      <w:szCs w:val="18"/>
                    </w:rPr>
                    <w:t>畫出碳循環的模式圖。</w:t>
                  </w:r>
                  <w:r>
                    <w:rPr>
                      <w:rFonts w:ascii="微軟正黑體" w:eastAsia="微軟正黑體" w:hAnsi="微軟正黑體"/>
                      <w:iCs/>
                      <w:sz w:val="18"/>
                      <w:szCs w:val="18"/>
                    </w:rPr>
                    <w:t>(</w:t>
                  </w:r>
                  <w:r w:rsidRPr="00D568DD">
                    <w:rPr>
                      <w:rFonts w:ascii="微軟正黑體" w:eastAsia="微軟正黑體" w:hAnsi="微軟正黑體"/>
                      <w:iCs/>
                      <w:sz w:val="18"/>
                      <w:szCs w:val="18"/>
                    </w:rPr>
                    <w:t>pc-IV-2</w:t>
                  </w:r>
                  <w:r>
                    <w:rPr>
                      <w:rFonts w:ascii="微軟正黑體" w:eastAsia="微軟正黑體" w:hAnsi="微軟正黑體"/>
                      <w:iCs/>
                      <w:sz w:val="18"/>
                      <w:szCs w:val="18"/>
                    </w:rPr>
                    <w:t>)</w:t>
                  </w:r>
                </w:p>
                <w:p w:rsidR="0071151B" w:rsidRPr="00730075" w:rsidRDefault="0071151B" w:rsidP="0046416D">
                  <w:pPr>
                    <w:spacing w:line="200" w:lineRule="exact"/>
                    <w:ind w:left="31680" w:hangingChars="100" w:firstLine="31680"/>
                    <w:rPr>
                      <w:rFonts w:ascii="微軟正黑體" w:eastAsia="微軟正黑體" w:hAnsi="微軟正黑體"/>
                      <w:iCs/>
                      <w:sz w:val="18"/>
                      <w:szCs w:val="18"/>
                    </w:rPr>
                  </w:pPr>
                  <w:r w:rsidRPr="00C75793">
                    <w:rPr>
                      <w:rFonts w:ascii="MS PMincho" w:eastAsia="MS PMincho" w:hAnsi="MS PMincho" w:hint="eastAsia"/>
                      <w:iCs/>
                      <w:sz w:val="18"/>
                      <w:szCs w:val="18"/>
                    </w:rPr>
                    <w:t>◎</w:t>
                  </w:r>
                  <w:r w:rsidRPr="00D568DD">
                    <w:rPr>
                      <w:rFonts w:ascii="微軟正黑體" w:eastAsia="微軟正黑體" w:hAnsi="微軟正黑體" w:hint="eastAsia"/>
                      <w:iCs/>
                      <w:sz w:val="18"/>
                      <w:szCs w:val="18"/>
                    </w:rPr>
                    <w:t>藉由有向圖的路徑來重新認識碳循環的全貌，並且推論出各項</w:t>
                  </w:r>
                  <w:r>
                    <w:rPr>
                      <w:rFonts w:ascii="微軟正黑體" w:eastAsia="微軟正黑體" w:hAnsi="微軟正黑體" w:hint="eastAsia"/>
                      <w:iCs/>
                      <w:sz w:val="18"/>
                      <w:szCs w:val="18"/>
                    </w:rPr>
                    <w:t>因子</w:t>
                  </w:r>
                  <w:r w:rsidRPr="00D568DD">
                    <w:rPr>
                      <w:rFonts w:ascii="微軟正黑體" w:eastAsia="微軟正黑體" w:hAnsi="微軟正黑體" w:hint="eastAsia"/>
                      <w:iCs/>
                      <w:sz w:val="18"/>
                      <w:szCs w:val="18"/>
                    </w:rPr>
                    <w:t>之間的關聯。</w:t>
                  </w:r>
                  <w:r>
                    <w:rPr>
                      <w:rFonts w:ascii="微軟正黑體" w:eastAsia="微軟正黑體" w:hAnsi="微軟正黑體" w:hint="eastAsia"/>
                      <w:iCs/>
                      <w:sz w:val="18"/>
                      <w:szCs w:val="18"/>
                    </w:rPr>
                    <w:t>。</w:t>
                  </w:r>
                  <w:r>
                    <w:rPr>
                      <w:rFonts w:ascii="微軟正黑體" w:eastAsia="微軟正黑體" w:hAnsi="微軟正黑體"/>
                      <w:iCs/>
                      <w:sz w:val="18"/>
                      <w:szCs w:val="18"/>
                    </w:rPr>
                    <w:t>(</w:t>
                  </w:r>
                  <w:r w:rsidRPr="00D568DD">
                    <w:rPr>
                      <w:rFonts w:ascii="微軟正黑體" w:eastAsia="微軟正黑體" w:hAnsi="微軟正黑體"/>
                      <w:iCs/>
                      <w:sz w:val="18"/>
                      <w:szCs w:val="18"/>
                    </w:rPr>
                    <w:t>tr-IV-1</w:t>
                  </w:r>
                  <w:r>
                    <w:rPr>
                      <w:rFonts w:ascii="微軟正黑體" w:eastAsia="微軟正黑體" w:hAnsi="微軟正黑體"/>
                      <w:iCs/>
                      <w:sz w:val="18"/>
                      <w:szCs w:val="18"/>
                    </w:rPr>
                    <w:t>)</w:t>
                  </w:r>
                </w:p>
              </w:txbxContent>
            </v:textbox>
          </v:shape>
        </w:pict>
      </w:r>
      <w:r>
        <w:rPr>
          <w:noProof/>
        </w:rPr>
        <w:pict>
          <v:shape id="AutoShape 126" o:spid="_x0000_s1043" type="#_x0000_t32" style="position:absolute;margin-left:242.55pt;margin-top:307.5pt;width:14.5pt;height:4.45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" strokeweight="1.5pt">
            <v:stroke endarrow="open"/>
            <o:lock v:ext="edit" shapetype="f"/>
          </v:shape>
        </w:pict>
      </w:r>
      <w:r>
        <w:rPr>
          <w:noProof/>
        </w:rPr>
        <w:pict>
          <v:shape id="文字方塊 183" o:spid="_x0000_s1044" type="#_x0000_t202" style="position:absolute;margin-left:255.55pt;margin-top:295.9pt;width:242.55pt;height:34.4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" filled="f">
            <v:stroke dashstyle="3 1"/>
            <v:textbox>
              <w:txbxContent>
                <w:p w:rsidR="0071151B" w:rsidRPr="00AE3044" w:rsidRDefault="0071151B" w:rsidP="0046416D">
                  <w:pPr>
                    <w:spacing w:line="200" w:lineRule="exact"/>
                    <w:ind w:left="31680" w:hangingChars="100" w:firstLine="31680"/>
                    <w:rPr>
                      <w:rFonts w:ascii="微軟正黑體" w:eastAsia="微軟正黑體"/>
                      <w:iCs/>
                      <w:sz w:val="18"/>
                      <w:szCs w:val="18"/>
                    </w:rPr>
                  </w:pPr>
                  <w:r w:rsidRPr="00C75793">
                    <w:rPr>
                      <w:rFonts w:ascii="MS PMincho" w:eastAsia="MS PMincho" w:hAnsi="MS PMincho" w:hint="eastAsia"/>
                      <w:iCs/>
                      <w:sz w:val="18"/>
                      <w:szCs w:val="18"/>
                    </w:rPr>
                    <w:t>◎</w:t>
                  </w:r>
                  <w:r w:rsidRPr="00AE3044">
                    <w:rPr>
                      <w:rFonts w:ascii="MS PMincho" w:eastAsia="MS PMincho" w:hAnsi="MS PMincho" w:hint="eastAsia"/>
                      <w:iCs/>
                      <w:sz w:val="18"/>
                      <w:szCs w:val="18"/>
                    </w:rPr>
                    <w:t>能</w:t>
                  </w:r>
                  <w:r>
                    <w:rPr>
                      <w:rFonts w:ascii="MS PMincho" w:hAnsi="MS PMincho" w:hint="eastAsia"/>
                      <w:iCs/>
                      <w:sz w:val="18"/>
                      <w:szCs w:val="18"/>
                    </w:rPr>
                    <w:t>利用比的概念探究二氧化碳排放量的多少。</w:t>
                  </w:r>
                  <w:r>
                    <w:rPr>
                      <w:rFonts w:ascii="MS PMincho" w:hAnsi="MS PMincho"/>
                      <w:iCs/>
                      <w:sz w:val="18"/>
                      <w:szCs w:val="18"/>
                    </w:rPr>
                    <w:t>(</w:t>
                  </w:r>
                  <w:r w:rsidRPr="00D568DD">
                    <w:rPr>
                      <w:rFonts w:ascii="微軟正黑體" w:eastAsia="微軟正黑體" w:hAnsi="微軟正黑體"/>
                      <w:sz w:val="20"/>
                      <w:szCs w:val="20"/>
                    </w:rPr>
                    <w:t>n-IV-4</w:t>
                  </w:r>
                  <w:r w:rsidRPr="00AE3044">
                    <w:rPr>
                      <w:rFonts w:ascii="MS PMincho" w:hAnsi="MS PMincho"/>
                      <w:iCs/>
                      <w:sz w:val="20"/>
                      <w:szCs w:val="20"/>
                    </w:rPr>
                    <w:t>)</w:t>
                  </w:r>
                </w:p>
              </w:txbxContent>
            </v:textbox>
          </v:shape>
        </w:pict>
      </w:r>
      <w:r>
        <w:rPr>
          <w:noProof/>
        </w:rPr>
        <w:pict>
          <v:roundrect id="圓角矩形 186" o:spid="_x0000_s1045" style="position:absolute;margin-left:154.5pt;margin-top:350.1pt;width:88.25pt;height:63.75pt;z-index:2516812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" filled="f" strokecolor="#385d8a" strokeweight="2pt">
            <v:path arrowok="t"/>
            <v:textbox>
              <w:txbxContent>
                <w:p w:rsidR="0071151B" w:rsidRPr="000B7030" w:rsidRDefault="0071151B" w:rsidP="0046416D">
                  <w:pPr>
                    <w:spacing w:line="200" w:lineRule="exact"/>
                    <w:rPr>
                      <w:rFonts w:ascii="微軟正黑體" w:eastAsia="微軟正黑體" w:hAnsi="微軟正黑體"/>
                      <w:sz w:val="20"/>
                      <w:szCs w:val="20"/>
                    </w:rPr>
                  </w:pPr>
                  <w:r>
                    <w:rPr>
                      <w:rFonts w:ascii="微軟正黑體" w:eastAsia="微軟正黑體" w:hAnsi="微軟正黑體" w:hint="eastAsia"/>
                      <w:sz w:val="20"/>
                      <w:szCs w:val="20"/>
                    </w:rPr>
                    <w:t>以議題方式探討發電廠</w:t>
                  </w:r>
                  <w:r w:rsidRPr="009E445C">
                    <w:rPr>
                      <w:rFonts w:ascii="微軟正黑體" w:eastAsia="微軟正黑體" w:hAnsi="微軟正黑體" w:hint="eastAsia"/>
                      <w:sz w:val="20"/>
                      <w:szCs w:val="20"/>
                    </w:rPr>
                    <w:t>排</w:t>
                  </w:r>
                  <w:r>
                    <w:rPr>
                      <w:rFonts w:ascii="微軟正黑體" w:eastAsia="微軟正黑體" w:hAnsi="微軟正黑體" w:hint="eastAsia"/>
                      <w:sz w:val="20"/>
                      <w:szCs w:val="20"/>
                    </w:rPr>
                    <w:t>放二氧化碳</w:t>
                  </w:r>
                  <w:r w:rsidRPr="009E445C">
                    <w:rPr>
                      <w:rFonts w:ascii="微軟正黑體" w:eastAsia="微軟正黑體" w:hAnsi="微軟正黑體" w:hint="eastAsia"/>
                      <w:sz w:val="20"/>
                      <w:szCs w:val="20"/>
                    </w:rPr>
                    <w:t>碳涉及的</w:t>
                  </w:r>
                  <w:r>
                    <w:rPr>
                      <w:rFonts w:ascii="微軟正黑體" w:eastAsia="微軟正黑體" w:hAnsi="微軟正黑體" w:hint="eastAsia"/>
                      <w:sz w:val="20"/>
                      <w:szCs w:val="20"/>
                    </w:rPr>
                    <w:t>居住</w:t>
                  </w:r>
                  <w:r w:rsidRPr="009E445C">
                    <w:rPr>
                      <w:rFonts w:ascii="微軟正黑體" w:eastAsia="微軟正黑體" w:hAnsi="微軟正黑體" w:hint="eastAsia"/>
                      <w:sz w:val="20"/>
                      <w:szCs w:val="20"/>
                    </w:rPr>
                    <w:t>正義。</w:t>
                  </w:r>
                </w:p>
              </w:txbxContent>
            </v:textbox>
          </v:roundrect>
        </w:pict>
      </w: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6" type="#_x0000_t67" style="position:absolute;margin-left:190.3pt;margin-top:335.8pt;width:12.8pt;height:16.8pt;z-index:2516823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" adj="10800" fillcolor="#4f81bd" strokecolor="#385d8a" strokeweight="2pt">
            <v:path arrowok="t"/>
          </v:shape>
        </w:pict>
      </w:r>
      <w:r>
        <w:rPr>
          <w:noProof/>
        </w:rPr>
        <w:pict>
          <v:shape id="文字方塊 155" o:spid="_x0000_s1047" type="#_x0000_t202" style="position:absolute;margin-left:-42pt;margin-top:112.4pt;width:34.9pt;height:193.4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">
            <v:textbox>
              <w:txbxContent>
                <w:p w:rsidR="0071151B" w:rsidRDefault="0071151B" w:rsidP="0046416D">
                  <w:pPr>
                    <w:jc w:val="center"/>
                    <w:rPr>
                      <w:b/>
                    </w:rPr>
                  </w:pPr>
                  <w:r>
                    <w:rPr>
                      <w:rFonts w:hint="eastAsia"/>
                      <w:b/>
                    </w:rPr>
                    <w:t>四</w:t>
                  </w:r>
                </w:p>
                <w:p w:rsidR="0071151B" w:rsidRDefault="0071151B" w:rsidP="0046416D">
                  <w:pPr>
                    <w:jc w:val="center"/>
                    <w:rPr>
                      <w:b/>
                    </w:rPr>
                  </w:pPr>
                  <w:r>
                    <w:rPr>
                      <w:rFonts w:hint="eastAsia"/>
                      <w:b/>
                    </w:rPr>
                    <w:t>處</w:t>
                  </w:r>
                </w:p>
                <w:p w:rsidR="0071151B" w:rsidRDefault="0071151B" w:rsidP="0046416D">
                  <w:pPr>
                    <w:jc w:val="center"/>
                    <w:rPr>
                      <w:b/>
                    </w:rPr>
                  </w:pPr>
                  <w:r>
                    <w:rPr>
                      <w:rFonts w:hint="eastAsia"/>
                      <w:b/>
                    </w:rPr>
                    <w:t>遊</w:t>
                  </w:r>
                </w:p>
                <w:p w:rsidR="0071151B" w:rsidRDefault="0071151B" w:rsidP="0046416D">
                  <w:pPr>
                    <w:jc w:val="center"/>
                    <w:rPr>
                      <w:b/>
                    </w:rPr>
                  </w:pPr>
                  <w:r>
                    <w:rPr>
                      <w:rFonts w:hint="eastAsia"/>
                      <w:b/>
                    </w:rPr>
                    <w:t>走</w:t>
                  </w:r>
                </w:p>
                <w:p w:rsidR="0071151B" w:rsidRDefault="0071151B" w:rsidP="0046416D">
                  <w:pPr>
                    <w:jc w:val="center"/>
                    <w:rPr>
                      <w:b/>
                    </w:rPr>
                  </w:pPr>
                  <w:r>
                    <w:rPr>
                      <w:rFonts w:hint="eastAsia"/>
                      <w:b/>
                    </w:rPr>
                    <w:t>的</w:t>
                  </w:r>
                </w:p>
                <w:p w:rsidR="0071151B" w:rsidRPr="00BC1568" w:rsidRDefault="0071151B" w:rsidP="0046416D">
                  <w:pPr>
                    <w:jc w:val="center"/>
                    <w:rPr>
                      <w:b/>
                    </w:rPr>
                  </w:pPr>
                  <w:r>
                    <w:rPr>
                      <w:rFonts w:hint="eastAsia"/>
                      <w:b/>
                    </w:rPr>
                    <w:t>碳</w:t>
                  </w:r>
                </w:p>
              </w:txbxContent>
            </v:textbox>
          </v:shape>
        </w:pict>
      </w:r>
      <w:r>
        <w:rPr>
          <w:noProof/>
        </w:rPr>
        <w:pict>
          <v:roundrect id="_x0000_s1048" style="position:absolute;margin-left:154.5pt;margin-top:291.45pt;width:88.25pt;height:47.4pt;z-index:2516679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" filled="f" strokecolor="#385d8a" strokeweight="2pt">
            <v:path arrowok="t"/>
            <v:textbox>
              <w:txbxContent>
                <w:p w:rsidR="0071151B" w:rsidRPr="000B7030" w:rsidRDefault="0071151B" w:rsidP="0046416D">
                  <w:pPr>
                    <w:spacing w:line="200" w:lineRule="exact"/>
                    <w:rPr>
                      <w:rFonts w:ascii="微軟正黑體" w:eastAsia="微軟正黑體" w:hAnsi="微軟正黑體"/>
                      <w:sz w:val="20"/>
                      <w:szCs w:val="20"/>
                    </w:rPr>
                  </w:pPr>
                  <w:r>
                    <w:rPr>
                      <w:rFonts w:ascii="微軟正黑體" w:eastAsia="微軟正黑體" w:hAnsi="微軟正黑體" w:hint="eastAsia"/>
                      <w:sz w:val="20"/>
                      <w:szCs w:val="20"/>
                    </w:rPr>
                    <w:t>探究人類用電對二氧化碳濃度的影響。</w:t>
                  </w:r>
                </w:p>
              </w:txbxContent>
            </v:textbox>
          </v:roundrect>
        </w:pict>
      </w:r>
      <w:r>
        <w:rPr>
          <w:noProof/>
        </w:rPr>
        <w:pict>
          <v:shape id="向下箭號 194" o:spid="_x0000_s1049" type="#_x0000_t67" style="position:absolute;margin-left:191.05pt;margin-top:279.15pt;width:12.8pt;height:16.8pt;z-index:251671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" adj="10800" fillcolor="#4f81bd" strokecolor="#385d8a" strokeweight="2pt">
            <v:path arrowok="t"/>
          </v:shape>
        </w:pict>
      </w:r>
      <w:r>
        <w:rPr>
          <w:noProof/>
        </w:rPr>
        <w:pict>
          <v:roundrect id="圓角矩形 175" o:spid="_x0000_s1050" style="position:absolute;margin-left:153.75pt;margin-top:230.15pt;width:96.25pt;height:51.75pt;z-index:2516587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" filled="f" strokecolor="#385d8a" strokeweight="2pt">
            <v:path arrowok="t"/>
            <v:textbox>
              <w:txbxContent>
                <w:p w:rsidR="0071151B" w:rsidRPr="000B7030" w:rsidRDefault="0071151B" w:rsidP="0046416D">
                  <w:pPr>
                    <w:spacing w:line="200" w:lineRule="exact"/>
                    <w:rPr>
                      <w:rFonts w:ascii="微軟正黑體" w:eastAsia="微軟正黑體" w:hAnsi="微軟正黑體"/>
                      <w:sz w:val="20"/>
                      <w:szCs w:val="20"/>
                    </w:rPr>
                  </w:pPr>
                  <w:r>
                    <w:rPr>
                      <w:rFonts w:ascii="微軟正黑體" w:eastAsia="微軟正黑體" w:hAnsi="微軟正黑體" w:hint="eastAsia"/>
                      <w:sz w:val="20"/>
                      <w:szCs w:val="20"/>
                    </w:rPr>
                    <w:t>將影響二氧化碳濃度的所有因子以有向圖表達。</w:t>
                  </w:r>
                </w:p>
              </w:txbxContent>
            </v:textbox>
          </v:roundrect>
        </w:pict>
      </w:r>
      <w:r>
        <w:rPr>
          <w:noProof/>
        </w:rPr>
        <w:pict>
          <v:shape id="向下箭號 179" o:spid="_x0000_s1051" type="#_x0000_t67" style="position:absolute;margin-left:191.25pt;margin-top:210.65pt;width:10.55pt;height:24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" adj="17260" fillcolor="#4f81bd" strokecolor="#385d8a" strokeweight="2pt">
            <v:path arrowok="t"/>
          </v:shape>
        </w:pict>
      </w:r>
      <w:r>
        <w:rPr>
          <w:noProof/>
        </w:rPr>
        <w:pict>
          <v:roundrect id="圓角矩形 171" o:spid="_x0000_s1052" style="position:absolute;margin-left:152.25pt;margin-top:156.65pt;width:90.65pt;height:54pt;z-index:2516546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" filled="f" strokecolor="#385d8a" strokeweight="2pt">
            <v:path arrowok="t"/>
            <v:textbox>
              <w:txbxContent>
                <w:p w:rsidR="0071151B" w:rsidRPr="00A44F2C" w:rsidRDefault="0071151B" w:rsidP="0046416D">
                  <w:pPr>
                    <w:spacing w:line="200" w:lineRule="exact"/>
                    <w:rPr>
                      <w:rFonts w:ascii="微軟正黑體" w:eastAsia="微軟正黑體" w:hAnsi="微軟正黑體"/>
                      <w:sz w:val="20"/>
                      <w:szCs w:val="20"/>
                    </w:rPr>
                  </w:pPr>
                  <w:r>
                    <w:rPr>
                      <w:rFonts w:ascii="微軟正黑體" w:eastAsia="微軟正黑體" w:hAnsi="微軟正黑體" w:hint="eastAsia"/>
                      <w:sz w:val="20"/>
                      <w:szCs w:val="20"/>
                    </w:rPr>
                    <w:t>利用</w:t>
                  </w:r>
                  <w:r>
                    <w:rPr>
                      <w:rFonts w:ascii="微軟正黑體" w:eastAsia="微軟正黑體" w:hAnsi="微軟正黑體"/>
                      <w:sz w:val="20"/>
                      <w:szCs w:val="20"/>
                    </w:rPr>
                    <w:t>BTB</w:t>
                  </w:r>
                  <w:r>
                    <w:rPr>
                      <w:rFonts w:ascii="微軟正黑體" w:eastAsia="微軟正黑體" w:hAnsi="微軟正黑體" w:hint="eastAsia"/>
                      <w:sz w:val="20"/>
                      <w:szCs w:val="20"/>
                    </w:rPr>
                    <w:t>探究微生物分解作用對二氧化碳濃度的影響。。</w:t>
                  </w:r>
                </w:p>
                <w:p w:rsidR="0071151B" w:rsidRPr="003327AE" w:rsidRDefault="0071151B" w:rsidP="0046416D">
                  <w:pPr>
                    <w:spacing w:line="200" w:lineRule="exact"/>
                    <w:rPr>
                      <w:rFonts w:ascii="微軟正黑體" w:eastAsia="微軟正黑體"/>
                      <w:sz w:val="20"/>
                      <w:szCs w:val="20"/>
                    </w:rPr>
                  </w:pPr>
                </w:p>
              </w:txbxContent>
            </v:textbox>
          </v:roundrect>
        </w:pict>
      </w:r>
      <w:r>
        <w:rPr>
          <w:noProof/>
        </w:rPr>
        <w:pict>
          <v:shape id="文字方塊 161" o:spid="_x0000_s1053" type="#_x0000_t202" style="position:absolute;margin-left:38.3pt;margin-top:351.5pt;width:109.65pt;height:42.8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">
            <v:textbox>
              <w:txbxContent>
                <w:p w:rsidR="0071151B" w:rsidRPr="008938D8" w:rsidRDefault="0071151B" w:rsidP="0046416D">
                  <w:pPr>
                    <w:spacing w:line="280" w:lineRule="exact"/>
                  </w:pPr>
                  <w:r>
                    <w:t>(</w:t>
                  </w:r>
                  <w:r>
                    <w:rPr>
                      <w:rFonts w:hint="eastAsia"/>
                    </w:rPr>
                    <w:t>三</w:t>
                  </w:r>
                  <w:r>
                    <w:t>)</w:t>
                  </w:r>
                  <w:r>
                    <w:rPr>
                      <w:rFonts w:hint="eastAsia"/>
                    </w:rPr>
                    <w:t>鄰居是火電</w:t>
                  </w:r>
                </w:p>
              </w:txbxContent>
            </v:textbox>
          </v:shape>
        </w:pict>
      </w:r>
      <w:r>
        <w:rPr>
          <w:noProof/>
        </w:rPr>
        <w:pict>
          <v:shape id="文字方塊 160" o:spid="_x0000_s1054" type="#_x0000_t202" style="position:absolute;margin-left:39.25pt;margin-top:297.15pt;width:109.65pt;height:42.8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">
            <v:textbox>
              <w:txbxContent>
                <w:p w:rsidR="0071151B" w:rsidRPr="008938D8" w:rsidRDefault="0071151B" w:rsidP="0046416D">
                  <w:pPr>
                    <w:spacing w:line="280" w:lineRule="exact"/>
                  </w:pPr>
                  <w:r>
                    <w:t>(</w:t>
                  </w:r>
                  <w:r>
                    <w:rPr>
                      <w:rFonts w:hint="eastAsia"/>
                    </w:rPr>
                    <w:t>二</w:t>
                  </w:r>
                  <w:r>
                    <w:t>)</w:t>
                  </w:r>
                  <w:r>
                    <w:rPr>
                      <w:rFonts w:hint="eastAsia"/>
                    </w:rPr>
                    <w:t>偵碳活動</w:t>
                  </w:r>
                </w:p>
              </w:txbxContent>
            </v:textbox>
          </v:shape>
        </w:pict>
      </w:r>
      <w:r>
        <w:rPr>
          <w:noProof/>
        </w:rPr>
        <w:pict>
          <v:shape id="文字方塊 145" o:spid="_x0000_s1055" type="#_x0000_t202" style="position:absolute;margin-left:39.15pt;margin-top:243.05pt;width:109.75pt;height:42.8pt;z-index:251634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">
            <v:textbox>
              <w:txbxContent>
                <w:p w:rsidR="0071151B" w:rsidRPr="003327AE" w:rsidRDefault="0071151B" w:rsidP="0046416D">
                  <w:pPr>
                    <w:spacing w:line="280" w:lineRule="exact"/>
                    <w:rPr>
                      <w:szCs w:val="24"/>
                    </w:rPr>
                  </w:pPr>
                  <w:r w:rsidRPr="003327AE">
                    <w:rPr>
                      <w:szCs w:val="24"/>
                    </w:rPr>
                    <w:t>(</w:t>
                  </w:r>
                  <w:r w:rsidRPr="003327AE">
                    <w:rPr>
                      <w:rFonts w:hint="eastAsia"/>
                      <w:szCs w:val="24"/>
                    </w:rPr>
                    <w:t>一</w:t>
                  </w:r>
                  <w:r w:rsidRPr="003327AE">
                    <w:rPr>
                      <w:szCs w:val="24"/>
                    </w:rPr>
                    <w:t>)</w:t>
                  </w:r>
                  <w:r w:rsidRPr="003327AE">
                    <w:rPr>
                      <w:rFonts w:hint="eastAsia"/>
                      <w:szCs w:val="24"/>
                    </w:rPr>
                    <w:t>碳的旅程</w:t>
                  </w:r>
                </w:p>
              </w:txbxContent>
            </v:textbox>
          </v:shape>
        </w:pict>
      </w:r>
      <w:r>
        <w:rPr>
          <w:noProof/>
        </w:rPr>
        <w:pict>
          <v:shape id="Text Box 115" o:spid="_x0000_s1056" type="#_x0000_t202" style="position:absolute;margin-left:10.5pt;margin-top:234.65pt;width:28.4pt;height:159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">
            <v:textbox>
              <w:txbxContent>
                <w:p w:rsidR="0071151B" w:rsidRDefault="0071151B" w:rsidP="0046416D">
                  <w:r>
                    <w:rPr>
                      <w:rFonts w:hint="eastAsia"/>
                    </w:rPr>
                    <w:t>二</w:t>
                  </w:r>
                  <w:r w:rsidRPr="00C51E58">
                    <w:rPr>
                      <w:rFonts w:hint="eastAsia"/>
                    </w:rPr>
                    <w:t>、</w:t>
                  </w:r>
                </w:p>
                <w:p w:rsidR="0071151B" w:rsidRDefault="0071151B" w:rsidP="0046416D">
                  <w:r>
                    <w:rPr>
                      <w:rFonts w:hint="eastAsia"/>
                    </w:rPr>
                    <w:t>排碳正義</w:t>
                  </w:r>
                </w:p>
                <w:p w:rsidR="0071151B" w:rsidRDefault="0071151B" w:rsidP="0046416D"/>
              </w:txbxContent>
            </v:textbox>
          </v:shape>
        </w:pict>
      </w:r>
      <w:r>
        <w:rPr>
          <w:noProof/>
        </w:rPr>
        <w:pict>
          <v:shape id="文字方塊 143" o:spid="_x0000_s1057" type="#_x0000_t202" style="position:absolute;margin-left:38.1pt;margin-top:39.5pt;width:101.95pt;height:39.8pt;z-index:25163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">
            <v:textbox>
              <w:txbxContent>
                <w:p w:rsidR="0071151B" w:rsidRPr="008E78DB" w:rsidRDefault="0071151B" w:rsidP="0046416D">
                  <w:r>
                    <w:t>(</w:t>
                  </w:r>
                  <w:r>
                    <w:rPr>
                      <w:rFonts w:hint="eastAsia"/>
                    </w:rPr>
                    <w:t>一</w:t>
                  </w:r>
                  <w:r>
                    <w:t>)</w:t>
                  </w:r>
                  <w:r>
                    <w:rPr>
                      <w:rFonts w:hint="eastAsia"/>
                    </w:rPr>
                    <w:t>捕獲二氧化碳</w:t>
                  </w:r>
                </w:p>
              </w:txbxContent>
            </v:textbox>
          </v:shape>
        </w:pict>
      </w:r>
      <w:r>
        <w:rPr>
          <w:noProof/>
        </w:rPr>
        <w:pict>
          <v:shape id="文字方塊 156" o:spid="_x0000_s1058" type="#_x0000_t202" style="position:absolute;margin-left:9.75pt;margin-top:23.15pt;width:28.4pt;height:168.8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">
            <v:textbox>
              <w:txbxContent>
                <w:p w:rsidR="0071151B" w:rsidRDefault="0071151B" w:rsidP="0046416D">
                  <w:r w:rsidRPr="00C51E58">
                    <w:rPr>
                      <w:rFonts w:hint="eastAsia"/>
                    </w:rPr>
                    <w:t>一、</w:t>
                  </w:r>
                </w:p>
                <w:p w:rsidR="0071151B" w:rsidRDefault="0071151B" w:rsidP="0046416D">
                  <w:r>
                    <w:rPr>
                      <w:rFonts w:hint="eastAsia"/>
                    </w:rPr>
                    <w:t>碳</w:t>
                  </w:r>
                </w:p>
                <w:p w:rsidR="0071151B" w:rsidRDefault="0071151B" w:rsidP="0046416D">
                  <w:r>
                    <w:rPr>
                      <w:rFonts w:hint="eastAsia"/>
                    </w:rPr>
                    <w:t>的</w:t>
                  </w:r>
                </w:p>
                <w:p w:rsidR="0071151B" w:rsidRDefault="0071151B" w:rsidP="0046416D">
                  <w:r>
                    <w:rPr>
                      <w:rFonts w:hint="eastAsia"/>
                    </w:rPr>
                    <w:t>覺</w:t>
                  </w:r>
                </w:p>
                <w:p w:rsidR="0071151B" w:rsidRDefault="0071151B" w:rsidP="0046416D">
                  <w:r>
                    <w:rPr>
                      <w:rFonts w:hint="eastAsia"/>
                    </w:rPr>
                    <w:t>知</w:t>
                  </w:r>
                </w:p>
              </w:txbxContent>
            </v:textbox>
          </v:shape>
        </w:pict>
      </w:r>
      <w:r>
        <w:rPr>
          <w:noProof/>
        </w:rPr>
        <w:pict>
          <v:shape id="文字方塊 158" o:spid="_x0000_s1059" type="#_x0000_t202" style="position:absolute;margin-left:38.3pt;margin-top:144.45pt;width:101.95pt;height:36.5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">
            <v:textbox>
              <w:txbxContent>
                <w:p w:rsidR="0071151B" w:rsidRPr="008E78DB" w:rsidRDefault="0071151B" w:rsidP="0046416D">
                  <w:r>
                    <w:t>(</w:t>
                  </w:r>
                  <w:r>
                    <w:rPr>
                      <w:rFonts w:hint="eastAsia"/>
                    </w:rPr>
                    <w:t>二</w:t>
                  </w:r>
                  <w:r>
                    <w:t>)</w:t>
                  </w:r>
                  <w:r>
                    <w:rPr>
                      <w:rFonts w:hint="eastAsia"/>
                    </w:rPr>
                    <w:t>碳一口氣</w:t>
                  </w:r>
                </w:p>
              </w:txbxContent>
            </v:textbox>
          </v:shape>
        </w:pict>
      </w:r>
      <w:r>
        <w:rPr>
          <w:noProof/>
        </w:rPr>
        <w:pict>
          <v:shape id="向下箭號 147" o:spid="_x0000_s1060" type="#_x0000_t67" style="position:absolute;margin-left:189.35pt;margin-top:30.1pt;width:12.8pt;height:16.8pt;z-index:251635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" adj="10800" fillcolor="#4f81bd" strokecolor="#385d8a" strokeweight="2pt">
            <v:path arrowok="t"/>
          </v:shape>
        </w:pict>
      </w:r>
      <w:r>
        <w:rPr>
          <w:noProof/>
        </w:rPr>
        <w:pict>
          <v:roundrect id="圓角矩形 149" o:spid="_x0000_s1061" style="position:absolute;margin-left:154.55pt;margin-top:.15pt;width:97.05pt;height:35.6pt;z-index:2516372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" filled="f" strokecolor="#385d8a" strokeweight="2pt">
            <v:path arrowok="t"/>
            <v:textbox>
              <w:txbxContent>
                <w:p w:rsidR="0071151B" w:rsidRPr="000B7030" w:rsidRDefault="0071151B" w:rsidP="0046416D">
                  <w:pPr>
                    <w:spacing w:line="200" w:lineRule="exact"/>
                    <w:rPr>
                      <w:rFonts w:ascii="微軟正黑體" w:eastAsia="微軟正黑體" w:hAnsi="微軟正黑體"/>
                      <w:sz w:val="20"/>
                      <w:szCs w:val="20"/>
                    </w:rPr>
                  </w:pPr>
                  <w:r>
                    <w:rPr>
                      <w:rFonts w:ascii="微軟正黑體" w:eastAsia="微軟正黑體" w:hAnsi="微軟正黑體" w:hint="eastAsia"/>
                      <w:sz w:val="20"/>
                      <w:szCs w:val="20"/>
                    </w:rPr>
                    <w:t>二氧化碳溶在水中形成碳酸</w:t>
                  </w:r>
                </w:p>
              </w:txbxContent>
            </v:textbox>
          </v:roundrect>
        </w:pict>
      </w:r>
      <w:r>
        <w:rPr>
          <w:noProof/>
        </w:rPr>
        <w:pict>
          <v:shape id="AutoShape 124" o:spid="_x0000_s1062" type="#_x0000_t32" style="position:absolute;margin-left:250pt;margin-top:112.55pt;width:13.9pt;height:4.45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" strokeweight="1.5pt">
            <v:stroke endarrow="open"/>
            <o:lock v:ext="edit" shapetype="f"/>
          </v:shape>
        </w:pict>
      </w:r>
      <w:r>
        <w:rPr>
          <w:noProof/>
        </w:rPr>
        <w:pict>
          <v:shape id="AutoShape 123" o:spid="_x0000_s1063" type="#_x0000_t32" style="position:absolute;margin-left:239.85pt;margin-top:172.15pt;width:13.9pt;height:4.4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" strokeweight="1.5pt">
            <v:stroke endarrow="open"/>
            <o:lock v:ext="edit" shapetype="f"/>
          </v:shape>
        </w:pict>
      </w:r>
      <w:r>
        <w:rPr>
          <w:noProof/>
        </w:rPr>
        <w:pict>
          <v:shape id="AutoShape 121" o:spid="_x0000_s1064" type="#_x0000_t32" style="position:absolute;margin-left:250pt;margin-top:58.55pt;width:13.9pt;height:4.4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" strokeweight="1.5pt">
            <v:stroke endarrow="open"/>
            <o:lock v:ext="edit" shapetype="f"/>
          </v:shape>
        </w:pict>
      </w:r>
      <w:r>
        <w:rPr>
          <w:noProof/>
        </w:rPr>
        <w:pict>
          <v:shape id="AutoShape 118" o:spid="_x0000_s1065" type="#_x0000_t32" style="position:absolute;margin-left:253.75pt;margin-top:18.8pt;width:13.9pt;height:4.4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" strokeweight="1.5pt">
            <v:stroke endarrow="open"/>
            <o:lock v:ext="edit" shapetype="f"/>
          </v:shape>
        </w:pict>
      </w:r>
      <w:r>
        <w:rPr>
          <w:noProof/>
        </w:rPr>
        <w:pict>
          <v:shape id="直線單箭頭接點 153" o:spid="_x0000_s1066" type="#_x0000_t32" style="position:absolute;margin-left:492.6pt;margin-top:58.55pt;width:13.9pt;height:4.4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" strokeweight="1.5pt">
            <v:stroke endarrow="open"/>
            <o:lock v:ext="edit" shapetype="f"/>
          </v:shape>
        </w:pict>
      </w:r>
      <w:r>
        <w:rPr>
          <w:noProof/>
        </w:rPr>
        <w:pict>
          <v:shape id="文字方塊 151" o:spid="_x0000_s1067" type="#_x0000_t202" style="position:absolute;margin-left:259.5pt;margin-top:47.55pt;width:235.25pt;height:35.9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" filled="f">
            <v:stroke dashstyle="3 1"/>
            <v:textbox>
              <w:txbxContent>
                <w:p w:rsidR="0071151B" w:rsidRPr="00D568DD" w:rsidRDefault="0071151B" w:rsidP="0046416D">
                  <w:pPr>
                    <w:spacing w:line="240" w:lineRule="exact"/>
                    <w:ind w:left="31680" w:hangingChars="100" w:firstLine="31680"/>
                    <w:rPr>
                      <w:rFonts w:ascii="MS PMincho" w:eastAsia="MS PMincho"/>
                      <w:iCs/>
                      <w:sz w:val="18"/>
                      <w:szCs w:val="18"/>
                    </w:rPr>
                  </w:pPr>
                  <w:r w:rsidRPr="00D568DD">
                    <w:rPr>
                      <w:rFonts w:ascii="MS PMincho" w:eastAsia="MS PMincho" w:hAnsi="MS PMincho" w:hint="eastAsia"/>
                      <w:iCs/>
                      <w:sz w:val="18"/>
                      <w:szCs w:val="18"/>
                    </w:rPr>
                    <w:t>◎</w:t>
                  </w:r>
                  <w:r w:rsidRPr="00D568DD">
                    <w:rPr>
                      <w:rFonts w:ascii="微軟正黑體" w:eastAsia="微軟正黑體" w:hAnsi="微軟正黑體" w:hint="eastAsia"/>
                      <w:iCs/>
                      <w:sz w:val="18"/>
                      <w:szCs w:val="18"/>
                    </w:rPr>
                    <w:t>能正確操作酸鹼指示劑來檢測碳酸存在。</w:t>
                  </w:r>
                  <w:r w:rsidRPr="00D568DD">
                    <w:rPr>
                      <w:rFonts w:ascii="微軟正黑體" w:eastAsia="微軟正黑體" w:hAnsi="微軟正黑體"/>
                      <w:iCs/>
                      <w:sz w:val="18"/>
                      <w:szCs w:val="18"/>
                    </w:rPr>
                    <w:t>(</w:t>
                  </w:r>
                  <w:r w:rsidRPr="00687FB9">
                    <w:rPr>
                      <w:rFonts w:ascii="新細明體" w:hAnsi="新細明體"/>
                      <w:color w:val="000000"/>
                      <w:sz w:val="18"/>
                      <w:szCs w:val="18"/>
                    </w:rPr>
                    <w:t>pe-IV-2</w:t>
                  </w:r>
                  <w:r w:rsidRPr="00D568DD">
                    <w:rPr>
                      <w:rFonts w:ascii="微軟正黑體" w:eastAsia="微軟正黑體" w:hAnsi="微軟正黑體"/>
                      <w:iCs/>
                      <w:sz w:val="18"/>
                      <w:szCs w:val="18"/>
                    </w:rPr>
                    <w:t>)</w:t>
                  </w:r>
                </w:p>
              </w:txbxContent>
            </v:textbox>
          </v:shape>
        </w:pict>
      </w:r>
      <w:r>
        <w:rPr>
          <w:noProof/>
        </w:rPr>
        <w:pict>
          <v:shape id="文字方塊 148" o:spid="_x0000_s1068" type="#_x0000_t202" style="position:absolute;margin-left:256.65pt;margin-top:5.85pt;width:238.1pt;height:33.25pt;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" filled="f">
            <v:stroke dashstyle="3 1"/>
            <v:textbox>
              <w:txbxContent>
                <w:p w:rsidR="0071151B" w:rsidRPr="00730075" w:rsidRDefault="0071151B" w:rsidP="0046416D">
                  <w:pPr>
                    <w:spacing w:line="240" w:lineRule="exact"/>
                    <w:ind w:left="31680" w:hangingChars="100" w:firstLine="31680"/>
                    <w:rPr>
                      <w:rFonts w:ascii="微軟正黑體" w:eastAsia="微軟正黑體" w:hAnsi="微軟正黑體"/>
                      <w:iCs/>
                      <w:sz w:val="18"/>
                      <w:szCs w:val="18"/>
                    </w:rPr>
                  </w:pPr>
                  <w:r w:rsidRPr="00C75793">
                    <w:rPr>
                      <w:rFonts w:ascii="MS PMincho" w:eastAsia="MS PMincho" w:hAnsi="MS PMincho" w:hint="eastAsia"/>
                      <w:iCs/>
                      <w:sz w:val="18"/>
                      <w:szCs w:val="18"/>
                    </w:rPr>
                    <w:t>◎</w:t>
                  </w:r>
                  <w:r w:rsidRPr="00C75793">
                    <w:rPr>
                      <w:rFonts w:ascii="微軟正黑體" w:eastAsia="微軟正黑體" w:hAnsi="微軟正黑體" w:hint="eastAsia"/>
                      <w:sz w:val="18"/>
                      <w:szCs w:val="18"/>
                    </w:rPr>
                    <w:t>能</w:t>
                  </w:r>
                  <w:r>
                    <w:rPr>
                      <w:rFonts w:ascii="微軟正黑體" w:eastAsia="微軟正黑體" w:hAnsi="微軟正黑體" w:hint="eastAsia"/>
                      <w:iCs/>
                      <w:sz w:val="18"/>
                      <w:szCs w:val="18"/>
                    </w:rPr>
                    <w:t>知道二氧化碳溶於水的性質</w:t>
                  </w:r>
                  <w:r w:rsidRPr="00B00A24">
                    <w:rPr>
                      <w:rFonts w:ascii="微軟正黑體" w:eastAsia="微軟正黑體" w:hAnsi="微軟正黑體" w:hint="eastAsia"/>
                      <w:iCs/>
                      <w:sz w:val="18"/>
                      <w:szCs w:val="18"/>
                    </w:rPr>
                    <w:t>。</w:t>
                  </w:r>
                  <w:r>
                    <w:rPr>
                      <w:rFonts w:ascii="微軟正黑體" w:eastAsia="微軟正黑體" w:hAnsi="微軟正黑體"/>
                      <w:iCs/>
                      <w:sz w:val="18"/>
                      <w:szCs w:val="18"/>
                    </w:rPr>
                    <w:t>(</w:t>
                  </w:r>
                  <w:r w:rsidRPr="00687FB9">
                    <w:rPr>
                      <w:rFonts w:ascii="新細明體" w:hAnsi="新細明體"/>
                      <w:color w:val="000000"/>
                    </w:rPr>
                    <w:t>ai-</w:t>
                  </w:r>
                  <w:r w:rsidRPr="00687FB9">
                    <w:rPr>
                      <w:rFonts w:ascii="新細明體" w:hAnsi="新細明體" w:hint="eastAsia"/>
                      <w:color w:val="000000"/>
                    </w:rPr>
                    <w:t>Ⅳ</w:t>
                  </w:r>
                  <w:r w:rsidRPr="00687FB9">
                    <w:rPr>
                      <w:rFonts w:ascii="新細明體" w:hAnsi="新細明體"/>
                      <w:color w:val="000000"/>
                    </w:rPr>
                    <w:t>-1</w:t>
                  </w:r>
                  <w:r>
                    <w:rPr>
                      <w:rFonts w:ascii="微軟正黑體" w:eastAsia="微軟正黑體" w:hAnsi="微軟正黑體"/>
                      <w:iCs/>
                      <w:sz w:val="18"/>
                      <w:szCs w:val="18"/>
                    </w:rPr>
                    <w:t>)</w:t>
                  </w:r>
                </w:p>
              </w:txbxContent>
            </v:textbox>
          </v:shape>
        </w:pict>
      </w:r>
      <w:r>
        <w:rPr>
          <w:noProof/>
        </w:rPr>
        <w:pict>
          <v:shape id="向下箭號 170" o:spid="_x0000_s1069" type="#_x0000_t67" style="position:absolute;margin-left:189.35pt;margin-top:71.7pt;width:12.8pt;height:16.8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" adj="10800" fillcolor="#4f81bd" strokecolor="#385d8a" strokeweight="2pt">
            <v:path arrowok="t"/>
          </v:shape>
        </w:pict>
      </w:r>
      <w:r>
        <w:rPr>
          <w:noProof/>
        </w:rPr>
        <w:pict>
          <v:roundrect id="圓角矩形 166" o:spid="_x0000_s1070" style="position:absolute;margin-left:152.15pt;margin-top:88.2pt;width:97.85pt;height:56.3pt;z-index:2516505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" filled="f" strokecolor="#385d8a" strokeweight="2pt">
            <v:path arrowok="t"/>
            <v:textbox>
              <w:txbxContent>
                <w:p w:rsidR="0071151B" w:rsidRPr="00A44F2C" w:rsidRDefault="0071151B" w:rsidP="0046416D">
                  <w:pPr>
                    <w:spacing w:line="200" w:lineRule="exact"/>
                    <w:rPr>
                      <w:rFonts w:ascii="微軟正黑體" w:eastAsia="微軟正黑體" w:hAnsi="微軟正黑體"/>
                      <w:sz w:val="20"/>
                      <w:szCs w:val="20"/>
                    </w:rPr>
                  </w:pPr>
                  <w:r>
                    <w:rPr>
                      <w:rFonts w:ascii="微軟正黑體" w:eastAsia="微軟正黑體" w:hAnsi="微軟正黑體" w:hint="eastAsia"/>
                      <w:sz w:val="20"/>
                      <w:szCs w:val="20"/>
                    </w:rPr>
                    <w:t>利用</w:t>
                  </w:r>
                  <w:r>
                    <w:rPr>
                      <w:rFonts w:ascii="微軟正黑體" w:eastAsia="微軟正黑體" w:hAnsi="微軟正黑體"/>
                      <w:sz w:val="20"/>
                      <w:szCs w:val="20"/>
                    </w:rPr>
                    <w:t>BTB</w:t>
                  </w:r>
                  <w:r>
                    <w:rPr>
                      <w:rFonts w:ascii="微軟正黑體" w:eastAsia="微軟正黑體" w:hAnsi="微軟正黑體" w:hint="eastAsia"/>
                      <w:sz w:val="20"/>
                      <w:szCs w:val="20"/>
                    </w:rPr>
                    <w:t>探究動植物光合作用和呼吸作用對二氧化碳濃度的影響。</w:t>
                  </w:r>
                </w:p>
              </w:txbxContent>
            </v:textbox>
          </v:roundrect>
        </w:pict>
      </w:r>
      <w:r>
        <w:rPr>
          <w:noProof/>
        </w:rPr>
        <w:pict>
          <v:roundrect id="圓角矩形 163" o:spid="_x0000_s1071" style="position:absolute;margin-left:152.95pt;margin-top:42.5pt;width:97.05pt;height:38pt;z-index:2516485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" filled="f" strokecolor="#385d8a" strokeweight="2pt">
            <v:path arrowok="t"/>
            <v:textbox>
              <w:txbxContent>
                <w:p w:rsidR="0071151B" w:rsidRPr="000B7030" w:rsidRDefault="0071151B" w:rsidP="0046416D">
                  <w:pPr>
                    <w:spacing w:line="200" w:lineRule="exact"/>
                    <w:rPr>
                      <w:rFonts w:ascii="微軟正黑體" w:eastAsia="微軟正黑體" w:hAnsi="微軟正黑體"/>
                      <w:sz w:val="20"/>
                      <w:szCs w:val="20"/>
                    </w:rPr>
                  </w:pPr>
                  <w:r>
                    <w:rPr>
                      <w:rFonts w:ascii="微軟正黑體" w:eastAsia="微軟正黑體" w:hAnsi="微軟正黑體" w:hint="eastAsia"/>
                      <w:sz w:val="20"/>
                      <w:szCs w:val="20"/>
                    </w:rPr>
                    <w:t>可藉由</w:t>
                  </w:r>
                  <w:r>
                    <w:rPr>
                      <w:rFonts w:ascii="微軟正黑體" w:eastAsia="微軟正黑體" w:hAnsi="微軟正黑體"/>
                      <w:sz w:val="20"/>
                      <w:szCs w:val="20"/>
                    </w:rPr>
                    <w:t>BTB</w:t>
                  </w:r>
                  <w:r>
                    <w:rPr>
                      <w:rFonts w:ascii="微軟正黑體" w:eastAsia="微軟正黑體" w:hAnsi="微軟正黑體" w:hint="eastAsia"/>
                      <w:sz w:val="20"/>
                      <w:szCs w:val="20"/>
                    </w:rPr>
                    <w:t>指示劑偵測碳酸存在</w:t>
                  </w:r>
                </w:p>
              </w:txbxContent>
            </v:textbox>
          </v:roundrect>
        </w:pict>
      </w:r>
      <w:r>
        <w:rPr>
          <w:noProof/>
        </w:rPr>
        <w:pict>
          <v:shape id="文字方塊 165" o:spid="_x0000_s1072" type="#_x0000_t202" style="position:absolute;margin-left:511.85pt;margin-top:46.9pt;width:242.8pt;height:41.3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">
            <v:textbox>
              <w:txbxContent>
                <w:p w:rsidR="0071151B" w:rsidRDefault="0071151B" w:rsidP="0046416D">
                  <w:pPr>
                    <w:spacing w:line="320" w:lineRule="exact"/>
                    <w:rPr>
                      <w:rFonts w:ascii="微軟正黑體" w:eastAsia="微軟正黑體" w:hAnsi="微軟正黑體"/>
                      <w:iCs/>
                      <w:color w:val="000000"/>
                      <w:sz w:val="18"/>
                      <w:szCs w:val="18"/>
                    </w:rPr>
                  </w:pPr>
                  <w:r w:rsidRPr="00730075">
                    <w:rPr>
                      <w:rFonts w:ascii="微軟正黑體" w:eastAsia="微軟正黑體" w:hAnsi="微軟正黑體" w:hint="eastAsia"/>
                      <w:iCs/>
                      <w:color w:val="000000"/>
                      <w:sz w:val="18"/>
                      <w:szCs w:val="18"/>
                    </w:rPr>
                    <w:t>◎</w:t>
                  </w:r>
                  <w:r>
                    <w:rPr>
                      <w:rFonts w:ascii="微軟正黑體" w:eastAsia="微軟正黑體" w:hAnsi="微軟正黑體" w:hint="eastAsia"/>
                      <w:color w:val="000000"/>
                      <w:sz w:val="18"/>
                      <w:szCs w:val="18"/>
                    </w:rPr>
                    <w:t>二氧化碳溶於水中的酸鹼性</w:t>
                  </w:r>
                  <w:r w:rsidRPr="00B00A24">
                    <w:rPr>
                      <w:rFonts w:ascii="微軟正黑體" w:eastAsia="微軟正黑體" w:hAnsi="微軟正黑體"/>
                      <w:iCs/>
                      <w:color w:val="000000"/>
                      <w:sz w:val="18"/>
                      <w:szCs w:val="18"/>
                    </w:rPr>
                    <w:t>?</w:t>
                  </w:r>
                </w:p>
                <w:p w:rsidR="0071151B" w:rsidRPr="00B00A24" w:rsidRDefault="0071151B" w:rsidP="0046416D">
                  <w:pPr>
                    <w:spacing w:line="320" w:lineRule="exact"/>
                    <w:rPr>
                      <w:rFonts w:ascii="微軟正黑體" w:eastAsia="微軟正黑體" w:hAnsi="微軟正黑體"/>
                      <w:iCs/>
                      <w:color w:val="000000"/>
                      <w:sz w:val="18"/>
                      <w:szCs w:val="18"/>
                    </w:rPr>
                  </w:pPr>
                  <w:r w:rsidRPr="00730075">
                    <w:rPr>
                      <w:rFonts w:ascii="微軟正黑體" w:eastAsia="微軟正黑體" w:hAnsi="微軟正黑體" w:hint="eastAsia"/>
                      <w:iCs/>
                      <w:color w:val="000000"/>
                      <w:sz w:val="18"/>
                      <w:szCs w:val="18"/>
                    </w:rPr>
                    <w:t>◎</w:t>
                  </w:r>
                  <w:r>
                    <w:rPr>
                      <w:rFonts w:ascii="微軟正黑體" w:eastAsia="微軟正黑體" w:hAnsi="微軟正黑體" w:hint="eastAsia"/>
                      <w:iCs/>
                      <w:color w:val="000000"/>
                      <w:sz w:val="18"/>
                      <w:szCs w:val="18"/>
                    </w:rPr>
                    <w:t>需要準備什麼來檢測碳酸？</w:t>
                  </w:r>
                </w:p>
                <w:p w:rsidR="0071151B" w:rsidRPr="00730075" w:rsidRDefault="0071151B" w:rsidP="0046416D">
                  <w:pPr>
                    <w:spacing w:line="240" w:lineRule="exact"/>
                    <w:ind w:left="31680" w:hangingChars="100" w:firstLine="31680"/>
                    <w:rPr>
                      <w:rFonts w:ascii="微軟正黑體" w:eastAsia="微軟正黑體" w:hAnsi="微軟正黑體"/>
                      <w:iCs/>
                      <w:color w:val="000000"/>
                      <w:sz w:val="18"/>
                      <w:szCs w:val="18"/>
                    </w:rPr>
                  </w:pPr>
                </w:p>
              </w:txbxContent>
            </v:textbox>
          </v:shape>
        </w:pict>
      </w:r>
      <w:r>
        <w:rPr>
          <w:noProof/>
        </w:rPr>
        <w:pict>
          <v:shape id="文字方塊 168" o:spid="_x0000_s1073" type="#_x0000_t202" style="position:absolute;margin-left:511.9pt;margin-top:93.1pt;width:242.8pt;height:46.9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">
            <v:textbox>
              <w:txbxContent>
                <w:p w:rsidR="0071151B" w:rsidRDefault="0071151B" w:rsidP="0046416D">
                  <w:pPr>
                    <w:spacing w:line="200" w:lineRule="exact"/>
                    <w:rPr>
                      <w:rFonts w:ascii="微軟正黑體" w:eastAsia="微軟正黑體" w:hAnsi="微軟正黑體"/>
                      <w:iCs/>
                      <w:color w:val="000000"/>
                      <w:sz w:val="18"/>
                      <w:szCs w:val="18"/>
                    </w:rPr>
                  </w:pPr>
                  <w:r w:rsidRPr="00730075">
                    <w:rPr>
                      <w:rFonts w:ascii="微軟正黑體" w:eastAsia="微軟正黑體" w:hAnsi="微軟正黑體" w:hint="eastAsia"/>
                      <w:iCs/>
                      <w:color w:val="000000"/>
                      <w:sz w:val="18"/>
                      <w:szCs w:val="18"/>
                    </w:rPr>
                    <w:t>◎</w:t>
                  </w:r>
                  <w:r w:rsidRPr="00AD3DF3">
                    <w:rPr>
                      <w:rFonts w:ascii="微軟正黑體" w:eastAsia="微軟正黑體" w:hAnsi="微軟正黑體" w:hint="eastAsia"/>
                      <w:iCs/>
                      <w:color w:val="000000"/>
                      <w:sz w:val="18"/>
                      <w:szCs w:val="18"/>
                    </w:rPr>
                    <w:t>沒有光照時，放有植物的密閉空間中二氧化碳濃度是增加、減少還是不變？</w:t>
                  </w:r>
                </w:p>
                <w:p w:rsidR="0071151B" w:rsidRPr="00A44F2C" w:rsidRDefault="0071151B" w:rsidP="0046416D">
                  <w:pPr>
                    <w:spacing w:line="200" w:lineRule="exact"/>
                    <w:rPr>
                      <w:rFonts w:ascii="微軟正黑體" w:eastAsia="微軟正黑體" w:hAnsi="微軟正黑體"/>
                      <w:iCs/>
                      <w:color w:val="000000"/>
                      <w:sz w:val="18"/>
                      <w:szCs w:val="18"/>
                    </w:rPr>
                  </w:pPr>
                  <w:r w:rsidRPr="00151F3C">
                    <w:rPr>
                      <w:rFonts w:ascii="微軟正黑體" w:eastAsia="微軟正黑體" w:hAnsi="微軟正黑體" w:hint="eastAsia"/>
                      <w:iCs/>
                      <w:color w:val="000000"/>
                      <w:sz w:val="18"/>
                      <w:szCs w:val="18"/>
                    </w:rPr>
                    <w:t>◎如何以現有器材設計實驗驗證自己的假說。</w:t>
                  </w:r>
                </w:p>
              </w:txbxContent>
            </v:textbox>
          </v:shape>
        </w:pict>
      </w:r>
      <w:r>
        <w:rPr>
          <w:noProof/>
        </w:rPr>
        <w:pict>
          <v:shape id="向下箭號 178" o:spid="_x0000_s1074" type="#_x0000_t67" style="position:absolute;margin-left:190.15pt;margin-top:140pt;width:12.8pt;height:16.8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" adj="10800" fillcolor="#4f81bd" strokecolor="#385d8a" strokeweight="2pt">
            <v:path arrowok="t"/>
          </v:shape>
        </w:pict>
      </w:r>
      <w:r w:rsidRPr="00267A73">
        <w:rPr>
          <w:rFonts w:ascii="微軟正黑體" w:eastAsia="微軟正黑體" w:hAnsi="微軟正黑體"/>
          <w:b/>
          <w:sz w:val="28"/>
          <w:szCs w:val="28"/>
        </w:rPr>
        <w:br w:type="page"/>
      </w:r>
      <w:r>
        <w:rPr>
          <w:rFonts w:ascii="?????" w:hAnsi="?????" w:cs="?????"/>
          <w:b/>
        </w:rPr>
        <w:t xml:space="preserve"> (</w:t>
      </w:r>
      <w:r>
        <w:rPr>
          <w:rFonts w:ascii="新細明體" w:hAnsi="新細明體" w:cs="新細明體" w:hint="eastAsia"/>
          <w:b/>
        </w:rPr>
        <w:t>四</w:t>
      </w:r>
      <w:r>
        <w:rPr>
          <w:rFonts w:ascii="?????" w:hAnsi="?????" w:cs="?????"/>
          <w:b/>
        </w:rPr>
        <w:t>)</w:t>
      </w:r>
      <w:r>
        <w:rPr>
          <w:rFonts w:ascii="新細明體" w:hAnsi="新細明體" w:cs="新細明體" w:hint="eastAsia"/>
          <w:b/>
        </w:rPr>
        <w:t>主題摘要表</w:t>
      </w:r>
    </w:p>
    <w:tbl>
      <w:tblPr>
        <w:tblW w:w="151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863"/>
        <w:gridCol w:w="3896"/>
        <w:gridCol w:w="782"/>
        <w:gridCol w:w="654"/>
        <w:gridCol w:w="499"/>
        <w:gridCol w:w="3345"/>
        <w:gridCol w:w="1401"/>
        <w:gridCol w:w="2693"/>
      </w:tblGrid>
      <w:tr w:rsidR="0071151B" w:rsidRPr="001B3087" w:rsidTr="00A0066D">
        <w:trPr>
          <w:jc w:val="center"/>
        </w:trPr>
        <w:tc>
          <w:tcPr>
            <w:tcW w:w="1864" w:type="dxa"/>
          </w:tcPr>
          <w:p w:rsidR="0071151B" w:rsidRPr="001B3087" w:rsidRDefault="0071151B" w:rsidP="00A0066D">
            <w:pPr>
              <w:pStyle w:val="normal0"/>
              <w:spacing w:line="320" w:lineRule="auto"/>
              <w:rPr>
                <w:rFonts w:ascii="?????" w:hAnsi="?????" w:cs="?????"/>
              </w:rPr>
            </w:pPr>
            <w:r w:rsidRPr="001B3087">
              <w:rPr>
                <w:rFonts w:ascii="新細明體" w:hAnsi="新細明體" w:cs="新細明體" w:hint="eastAsia"/>
              </w:rPr>
              <w:t>主題名稱</w:t>
            </w:r>
          </w:p>
        </w:tc>
        <w:tc>
          <w:tcPr>
            <w:tcW w:w="3896" w:type="dxa"/>
          </w:tcPr>
          <w:p w:rsidR="0071151B" w:rsidRPr="001B3087" w:rsidRDefault="0071151B" w:rsidP="00A0066D">
            <w:pPr>
              <w:pStyle w:val="normal0"/>
              <w:spacing w:line="320" w:lineRule="auto"/>
              <w:rPr>
                <w:rFonts w:ascii="?????" w:hAnsi="?????" w:cs="?????"/>
              </w:rPr>
            </w:pPr>
            <w:r w:rsidRPr="001B3087">
              <w:rPr>
                <w:rFonts w:ascii="新細明體" w:hAnsi="新細明體" w:cs="新細明體" w:hint="eastAsia"/>
              </w:rPr>
              <w:t>四處遊走的碳</w:t>
            </w:r>
          </w:p>
        </w:tc>
        <w:tc>
          <w:tcPr>
            <w:tcW w:w="1436" w:type="dxa"/>
            <w:gridSpan w:val="2"/>
          </w:tcPr>
          <w:p w:rsidR="0071151B" w:rsidRPr="001B3087" w:rsidRDefault="0071151B" w:rsidP="00A0066D">
            <w:pPr>
              <w:pStyle w:val="normal0"/>
              <w:spacing w:line="320" w:lineRule="auto"/>
              <w:rPr>
                <w:rFonts w:ascii="?????" w:hAnsi="?????" w:cs="?????"/>
              </w:rPr>
            </w:pPr>
            <w:r w:rsidRPr="001B3087">
              <w:rPr>
                <w:rFonts w:ascii="新細明體" w:hAnsi="新細明體" w:cs="新細明體" w:hint="eastAsia"/>
              </w:rPr>
              <w:t>教學對象</w:t>
            </w:r>
          </w:p>
        </w:tc>
        <w:tc>
          <w:tcPr>
            <w:tcW w:w="3844" w:type="dxa"/>
            <w:gridSpan w:val="2"/>
          </w:tcPr>
          <w:p w:rsidR="0071151B" w:rsidRPr="001B3087" w:rsidRDefault="0071151B" w:rsidP="00A0066D">
            <w:pPr>
              <w:pStyle w:val="normal0"/>
              <w:spacing w:line="320" w:lineRule="auto"/>
              <w:rPr>
                <w:rFonts w:ascii="?????" w:hAnsi="?????" w:cs="?????"/>
              </w:rPr>
            </w:pPr>
            <w:r w:rsidRPr="001B3087">
              <w:rPr>
                <w:rFonts w:ascii="新細明體" w:hAnsi="新細明體" w:cs="新細明體" w:hint="eastAsia"/>
              </w:rPr>
              <w:t>國中八年級</w:t>
            </w:r>
          </w:p>
        </w:tc>
        <w:tc>
          <w:tcPr>
            <w:tcW w:w="1401" w:type="dxa"/>
          </w:tcPr>
          <w:p w:rsidR="0071151B" w:rsidRPr="001B3087" w:rsidRDefault="0071151B" w:rsidP="00A0066D">
            <w:pPr>
              <w:pStyle w:val="normal0"/>
              <w:spacing w:line="320" w:lineRule="auto"/>
              <w:rPr>
                <w:rFonts w:ascii="?????" w:hAnsi="?????" w:cs="?????"/>
              </w:rPr>
            </w:pPr>
            <w:r w:rsidRPr="001B3087">
              <w:rPr>
                <w:rFonts w:ascii="新細明體" w:hAnsi="新細明體" w:cs="新細明體" w:hint="eastAsia"/>
              </w:rPr>
              <w:t>上課節數</w:t>
            </w:r>
          </w:p>
        </w:tc>
        <w:tc>
          <w:tcPr>
            <w:tcW w:w="2693" w:type="dxa"/>
          </w:tcPr>
          <w:p w:rsidR="0071151B" w:rsidRPr="001B3087" w:rsidRDefault="0071151B" w:rsidP="00A0066D">
            <w:pPr>
              <w:pStyle w:val="normal0"/>
              <w:spacing w:line="320" w:lineRule="auto"/>
              <w:rPr>
                <w:rFonts w:ascii="?????" w:hAnsi="?????" w:cs="?????"/>
              </w:rPr>
            </w:pPr>
            <w:r w:rsidRPr="001B3087">
              <w:rPr>
                <w:rFonts w:ascii="?????" w:hAnsi="?????" w:cs="?????"/>
              </w:rPr>
              <w:t>6</w:t>
            </w:r>
            <w:r w:rsidRPr="001B3087">
              <w:rPr>
                <w:rFonts w:ascii="新細明體" w:hAnsi="新細明體" w:cs="新細明體" w:hint="eastAsia"/>
              </w:rPr>
              <w:t>節</w:t>
            </w:r>
          </w:p>
        </w:tc>
      </w:tr>
      <w:tr w:rsidR="0071151B" w:rsidRPr="001B3087" w:rsidTr="00A0066D">
        <w:trPr>
          <w:jc w:val="center"/>
        </w:trPr>
        <w:tc>
          <w:tcPr>
            <w:tcW w:w="1864" w:type="dxa"/>
          </w:tcPr>
          <w:p w:rsidR="0071151B" w:rsidRPr="001B3087" w:rsidRDefault="0071151B" w:rsidP="00A0066D">
            <w:pPr>
              <w:pStyle w:val="normal0"/>
              <w:spacing w:line="320" w:lineRule="auto"/>
              <w:rPr>
                <w:rFonts w:ascii="?????" w:hAnsi="?????" w:cs="?????"/>
              </w:rPr>
            </w:pPr>
            <w:r w:rsidRPr="001B3087">
              <w:rPr>
                <w:rFonts w:ascii="新細明體" w:hAnsi="新細明體" w:cs="新細明體" w:hint="eastAsia"/>
              </w:rPr>
              <w:t>學習前置經驗</w:t>
            </w:r>
          </w:p>
        </w:tc>
        <w:tc>
          <w:tcPr>
            <w:tcW w:w="13270" w:type="dxa"/>
            <w:gridSpan w:val="7"/>
          </w:tcPr>
          <w:p w:rsidR="0071151B" w:rsidRPr="001B3087" w:rsidRDefault="0071151B" w:rsidP="00A0066D">
            <w:pPr>
              <w:pStyle w:val="normal0"/>
              <w:spacing w:line="320" w:lineRule="auto"/>
              <w:rPr>
                <w:rFonts w:ascii="?????" w:hAnsi="?????" w:cs="?????"/>
              </w:rPr>
            </w:pPr>
            <w:r w:rsidRPr="001B3087">
              <w:rPr>
                <w:rFonts w:ascii="新細明體" w:hAnsi="新細明體" w:cs="新細明體" w:hint="eastAsia"/>
              </w:rPr>
              <w:t>學生已經了解光合作用和呼吸作用的反應過程</w:t>
            </w:r>
          </w:p>
        </w:tc>
      </w:tr>
      <w:tr w:rsidR="0071151B" w:rsidRPr="001B3087" w:rsidTr="00A0066D">
        <w:trPr>
          <w:jc w:val="center"/>
        </w:trPr>
        <w:tc>
          <w:tcPr>
            <w:tcW w:w="1864" w:type="dxa"/>
          </w:tcPr>
          <w:p w:rsidR="0071151B" w:rsidRPr="001B3087" w:rsidRDefault="0071151B" w:rsidP="00A0066D">
            <w:pPr>
              <w:pStyle w:val="normal0"/>
              <w:spacing w:line="320" w:lineRule="auto"/>
              <w:rPr>
                <w:rFonts w:ascii="?????" w:hAnsi="?????" w:cs="?????"/>
              </w:rPr>
            </w:pPr>
            <w:r w:rsidRPr="001B3087">
              <w:rPr>
                <w:rFonts w:ascii="新細明體" w:hAnsi="新細明體" w:cs="新細明體" w:hint="eastAsia"/>
              </w:rPr>
              <w:t>核心素養</w:t>
            </w:r>
          </w:p>
        </w:tc>
        <w:tc>
          <w:tcPr>
            <w:tcW w:w="13270" w:type="dxa"/>
            <w:gridSpan w:val="7"/>
          </w:tcPr>
          <w:p w:rsidR="0071151B" w:rsidRPr="001B3087" w:rsidRDefault="0071151B" w:rsidP="00A0066D">
            <w:pPr>
              <w:pStyle w:val="normal0"/>
              <w:jc w:val="both"/>
            </w:pPr>
            <w:r w:rsidRPr="001B3087">
              <w:rPr>
                <w:rFonts w:ascii="細明體" w:eastAsia="細明體" w:hAnsi="細明體" w:cs="細明體" w:hint="eastAsia"/>
              </w:rPr>
              <w:t>自</w:t>
            </w:r>
            <w:r w:rsidRPr="001B3087">
              <w:t xml:space="preserve">-J-A1 </w:t>
            </w:r>
            <w:r w:rsidRPr="001B3087">
              <w:rPr>
                <w:rFonts w:ascii="細明體" w:eastAsia="細明體" w:hAnsi="細明體" w:cs="細明體" w:hint="eastAsia"/>
              </w:rPr>
              <w:t>能應用科學知識、方法與態</w:t>
            </w:r>
            <w:r w:rsidRPr="001B3087">
              <w:t xml:space="preserve"> </w:t>
            </w:r>
            <w:r w:rsidRPr="001B3087">
              <w:rPr>
                <w:rFonts w:ascii="細明體" w:eastAsia="細明體" w:hAnsi="細明體" w:cs="細明體" w:hint="eastAsia"/>
              </w:rPr>
              <w:t>度於日</w:t>
            </w:r>
            <w:r w:rsidRPr="001B3087">
              <w:t xml:space="preserve"> </w:t>
            </w:r>
            <w:r w:rsidRPr="001B3087">
              <w:rPr>
                <w:rFonts w:ascii="細明體" w:eastAsia="細明體" w:hAnsi="細明體" w:cs="細明體" w:hint="eastAsia"/>
              </w:rPr>
              <w:t>常生活當中。</w:t>
            </w:r>
          </w:p>
          <w:p w:rsidR="0071151B" w:rsidRPr="001B3087" w:rsidRDefault="0071151B" w:rsidP="00A0066D">
            <w:pPr>
              <w:pStyle w:val="normal0"/>
              <w:ind w:left="742" w:hanging="708"/>
            </w:pPr>
            <w:bookmarkStart w:id="0" w:name="_gjdgxs" w:colFirst="0" w:colLast="0"/>
            <w:bookmarkEnd w:id="0"/>
            <w:r w:rsidRPr="001B3087">
              <w:rPr>
                <w:rFonts w:ascii="細明體" w:eastAsia="細明體" w:hAnsi="細明體" w:cs="細明體" w:hint="eastAsia"/>
              </w:rPr>
              <w:t>自</w:t>
            </w:r>
            <w:r w:rsidRPr="001B3087">
              <w:t>-J-A2</w:t>
            </w:r>
            <w:r w:rsidRPr="001B3087">
              <w:rPr>
                <w:rFonts w:ascii="細明體" w:eastAsia="細明體" w:hAnsi="細明體" w:cs="細明體" w:hint="eastAsia"/>
              </w:rPr>
              <w:t>能將所習得的科學知識，連結到自己觀察到的然現象及實驗數據，學習自我或團體探索證據、回應多元觀點，並能對問題、方法、資訊或數據的可信性抱持合理的懷疑態度或進行檢核，而解釋因果關係或提出問題可能的解決方案</w:t>
            </w:r>
          </w:p>
          <w:p w:rsidR="0071151B" w:rsidRPr="001B3087" w:rsidRDefault="0071151B" w:rsidP="00A0066D">
            <w:pPr>
              <w:pStyle w:val="normal0"/>
              <w:ind w:left="742" w:hanging="708"/>
            </w:pPr>
            <w:r w:rsidRPr="001B3087">
              <w:rPr>
                <w:rFonts w:ascii="細明體" w:eastAsia="細明體" w:hAnsi="細明體" w:cs="細明體" w:hint="eastAsia"/>
              </w:rPr>
              <w:t>自</w:t>
            </w:r>
            <w:r w:rsidRPr="001B3087">
              <w:t>-J-A3</w:t>
            </w:r>
            <w:r w:rsidRPr="001B3087">
              <w:rPr>
                <w:rFonts w:ascii="細明體" w:eastAsia="細明體" w:hAnsi="細明體" w:cs="細明體" w:hint="eastAsia"/>
              </w:rPr>
              <w:t>具備從日常生活經驗中找</w:t>
            </w:r>
            <w:r w:rsidRPr="001B3087">
              <w:t xml:space="preserve"> </w:t>
            </w:r>
            <w:r w:rsidRPr="001B3087">
              <w:rPr>
                <w:rFonts w:ascii="細明體" w:eastAsia="細明體" w:hAnsi="細明體" w:cs="細明體" w:hint="eastAsia"/>
              </w:rPr>
              <w:t>出問</w:t>
            </w:r>
            <w:r w:rsidRPr="001B3087">
              <w:t xml:space="preserve"> </w:t>
            </w:r>
            <w:r w:rsidRPr="001B3087">
              <w:rPr>
                <w:rFonts w:ascii="細明體" w:eastAsia="細明體" w:hAnsi="細明體" w:cs="細明體" w:hint="eastAsia"/>
              </w:rPr>
              <w:t>題，並能根據問題特性、資源等因素，善用生活週遭的物品、器材儀器、科技設備與資源，規劃自然科學探究活動。</w:t>
            </w:r>
          </w:p>
          <w:p w:rsidR="0071151B" w:rsidRPr="001B3087" w:rsidRDefault="0071151B" w:rsidP="00A0066D">
            <w:pPr>
              <w:pStyle w:val="normal0"/>
              <w:ind w:left="742" w:hanging="708"/>
            </w:pPr>
            <w:r w:rsidRPr="001B3087">
              <w:rPr>
                <w:rFonts w:ascii="細明體" w:eastAsia="細明體" w:hAnsi="細明體" w:cs="細明體" w:hint="eastAsia"/>
              </w:rPr>
              <w:t>自</w:t>
            </w:r>
            <w:r w:rsidRPr="001B3087">
              <w:t>-J-B1</w:t>
            </w:r>
            <w:r w:rsidRPr="001B3087">
              <w:rPr>
                <w:rFonts w:ascii="細明體" w:eastAsia="細明體" w:hAnsi="細明體" w:cs="細明體" w:hint="eastAsia"/>
              </w:rPr>
              <w:t>能分析歸納、製作圖表、使用資訊與數學運算等方法，整理自然科學資訊或數</w:t>
            </w:r>
            <w:r w:rsidRPr="001B3087">
              <w:t xml:space="preserve"> </w:t>
            </w:r>
            <w:r w:rsidRPr="001B3087">
              <w:rPr>
                <w:rFonts w:ascii="細明體" w:eastAsia="細明體" w:hAnsi="細明體" w:cs="細明體" w:hint="eastAsia"/>
              </w:rPr>
              <w:t>科學資訊或數</w:t>
            </w:r>
            <w:r w:rsidRPr="001B3087">
              <w:t xml:space="preserve"> </w:t>
            </w:r>
            <w:r w:rsidRPr="001B3087">
              <w:rPr>
                <w:rFonts w:ascii="細明體" w:eastAsia="細明體" w:hAnsi="細明體" w:cs="細明體" w:hint="eastAsia"/>
              </w:rPr>
              <w:t>科學資訊或數</w:t>
            </w:r>
            <w:r w:rsidRPr="001B3087">
              <w:t xml:space="preserve"> </w:t>
            </w:r>
            <w:r w:rsidRPr="001B3087">
              <w:rPr>
                <w:rFonts w:ascii="細明體" w:eastAsia="細明體" w:hAnsi="細明體" w:cs="細明體" w:hint="eastAsia"/>
              </w:rPr>
              <w:t>科學資訊或數</w:t>
            </w:r>
            <w:r w:rsidRPr="001B3087">
              <w:t xml:space="preserve"> </w:t>
            </w:r>
            <w:r w:rsidRPr="001B3087">
              <w:rPr>
                <w:rFonts w:ascii="細明體" w:eastAsia="細明體" w:hAnsi="細明體" w:cs="細明體" w:hint="eastAsia"/>
              </w:rPr>
              <w:t>科學資訊或數</w:t>
            </w:r>
            <w:r w:rsidRPr="001B3087">
              <w:t xml:space="preserve"> </w:t>
            </w:r>
            <w:r w:rsidRPr="001B3087">
              <w:rPr>
                <w:rFonts w:ascii="細明體" w:eastAsia="細明體" w:hAnsi="細明體" w:cs="細明體" w:hint="eastAsia"/>
              </w:rPr>
              <w:t>科學資訊或數</w:t>
            </w:r>
            <w:r w:rsidRPr="001B3087">
              <w:t xml:space="preserve"> </w:t>
            </w:r>
            <w:r w:rsidRPr="001B3087">
              <w:rPr>
                <w:rFonts w:ascii="細明體" w:eastAsia="細明體" w:hAnsi="細明體" w:cs="細明體" w:hint="eastAsia"/>
              </w:rPr>
              <w:t>據，並利用稍複雜之口語、</w:t>
            </w:r>
            <w:r w:rsidRPr="001B3087">
              <w:t xml:space="preserve"> </w:t>
            </w:r>
            <w:r w:rsidRPr="001B3087">
              <w:rPr>
                <w:rFonts w:ascii="細明體" w:eastAsia="細明體" w:hAnsi="細明體" w:cs="細明體" w:hint="eastAsia"/>
              </w:rPr>
              <w:t>影像雜之口語、</w:t>
            </w:r>
            <w:r w:rsidRPr="001B3087">
              <w:t xml:space="preserve"> </w:t>
            </w:r>
            <w:r w:rsidRPr="001B3087">
              <w:rPr>
                <w:rFonts w:ascii="細明體" w:eastAsia="細明體" w:hAnsi="細明體" w:cs="細明體" w:hint="eastAsia"/>
              </w:rPr>
              <w:t>影像雜之口語、</w:t>
            </w:r>
            <w:r w:rsidRPr="001B3087">
              <w:t xml:space="preserve"> </w:t>
            </w:r>
            <w:r w:rsidRPr="001B3087">
              <w:rPr>
                <w:rFonts w:ascii="細明體" w:eastAsia="細明體" w:hAnsi="細明體" w:cs="細明體" w:hint="eastAsia"/>
              </w:rPr>
              <w:t>影像雜之口語、</w:t>
            </w:r>
            <w:r w:rsidRPr="001B3087">
              <w:t xml:space="preserve"> </w:t>
            </w:r>
            <w:r w:rsidRPr="001B3087">
              <w:rPr>
                <w:rFonts w:ascii="細明體" w:eastAsia="細明體" w:hAnsi="細明體" w:cs="細明體" w:hint="eastAsia"/>
              </w:rPr>
              <w:t>影像文字與圖案、繪圖或實物、科學名詞、</w:t>
            </w:r>
            <w:r w:rsidRPr="001B3087">
              <w:t xml:space="preserve"> </w:t>
            </w:r>
            <w:r w:rsidRPr="001B3087">
              <w:rPr>
                <w:rFonts w:ascii="細明體" w:eastAsia="細明體" w:hAnsi="細明體" w:cs="細明體" w:hint="eastAsia"/>
              </w:rPr>
              <w:t>數學公式名詞、</w:t>
            </w:r>
            <w:r w:rsidRPr="001B3087">
              <w:t xml:space="preserve"> </w:t>
            </w:r>
            <w:r w:rsidRPr="001B3087">
              <w:rPr>
                <w:rFonts w:ascii="細明體" w:eastAsia="細明體" w:hAnsi="細明體" w:cs="細明體" w:hint="eastAsia"/>
              </w:rPr>
              <w:t>數學公式名詞、</w:t>
            </w:r>
            <w:r w:rsidRPr="001B3087">
              <w:t xml:space="preserve"> </w:t>
            </w:r>
            <w:r w:rsidRPr="001B3087">
              <w:rPr>
                <w:rFonts w:ascii="細明體" w:eastAsia="細明體" w:hAnsi="細明體" w:cs="細明體" w:hint="eastAsia"/>
              </w:rPr>
              <w:t>數學公式名詞、</w:t>
            </w:r>
            <w:r w:rsidRPr="001B3087">
              <w:t xml:space="preserve"> </w:t>
            </w:r>
            <w:r w:rsidRPr="001B3087">
              <w:rPr>
                <w:rFonts w:ascii="細明體" w:eastAsia="細明體" w:hAnsi="細明體" w:cs="細明體" w:hint="eastAsia"/>
              </w:rPr>
              <w:t>數學公式模型或其他新媒體形式，表達探究之過程、發現與成果、價值和限制等。</w:t>
            </w:r>
          </w:p>
          <w:p w:rsidR="0071151B" w:rsidRPr="001B3087" w:rsidRDefault="0071151B" w:rsidP="00A0066D">
            <w:pPr>
              <w:pStyle w:val="normal0"/>
              <w:ind w:left="742" w:hanging="708"/>
            </w:pPr>
            <w:r w:rsidRPr="001B3087">
              <w:rPr>
                <w:rFonts w:ascii="細明體" w:eastAsia="細明體" w:hAnsi="細明體" w:cs="細明體" w:hint="eastAsia"/>
              </w:rPr>
              <w:t>自</w:t>
            </w:r>
            <w:r w:rsidRPr="001B3087">
              <w:t>-J-B2</w:t>
            </w:r>
            <w:r w:rsidRPr="001B3087">
              <w:rPr>
                <w:rFonts w:ascii="細明體" w:eastAsia="細明體" w:hAnsi="細明體" w:cs="細明體" w:hint="eastAsia"/>
              </w:rPr>
              <w:t>能操作適合學習階段的科技設備與資源，並從學習活動、日常經驗及科技運用、自然環境、書刊及網路媒體中，分辨資訊之可信程度</w:t>
            </w:r>
            <w:r w:rsidRPr="001B3087">
              <w:t xml:space="preserve"> </w:t>
            </w:r>
            <w:r w:rsidRPr="001B3087">
              <w:rPr>
                <w:rFonts w:ascii="細明體" w:eastAsia="細明體" w:hAnsi="細明體" w:cs="細明體" w:hint="eastAsia"/>
              </w:rPr>
              <w:t>及進行各種有計畫的觀察，以獲得有助於探究和問題解決的資訊。</w:t>
            </w:r>
          </w:p>
          <w:p w:rsidR="0071151B" w:rsidRPr="001B3087" w:rsidRDefault="0071151B" w:rsidP="00A0066D">
            <w:pPr>
              <w:pStyle w:val="normal0"/>
              <w:spacing w:line="320" w:lineRule="auto"/>
            </w:pPr>
            <w:r w:rsidRPr="001B3087">
              <w:rPr>
                <w:rFonts w:ascii="細明體" w:eastAsia="細明體" w:hAnsi="細明體" w:cs="細明體" w:hint="eastAsia"/>
              </w:rPr>
              <w:t>自</w:t>
            </w:r>
            <w:r w:rsidRPr="001B3087">
              <w:t>-J-C1</w:t>
            </w:r>
            <w:r w:rsidRPr="001B3087">
              <w:rPr>
                <w:rFonts w:ascii="細明體" w:eastAsia="細明體" w:hAnsi="細明體" w:cs="細明體" w:hint="eastAsia"/>
              </w:rPr>
              <w:t>從日常學習中，主動關心自然環境相關公共議題，尊重生命的重要性。</w:t>
            </w:r>
          </w:p>
          <w:p w:rsidR="0071151B" w:rsidRPr="001B3087" w:rsidRDefault="0071151B" w:rsidP="00A0066D">
            <w:pPr>
              <w:pStyle w:val="normal0"/>
              <w:spacing w:line="320" w:lineRule="auto"/>
              <w:ind w:left="806" w:hanging="804"/>
            </w:pPr>
            <w:r w:rsidRPr="001B3087">
              <w:rPr>
                <w:rFonts w:ascii="細明體" w:eastAsia="細明體" w:hAnsi="細明體" w:cs="細明體" w:hint="eastAsia"/>
              </w:rPr>
              <w:t>自</w:t>
            </w:r>
            <w:r w:rsidRPr="001B3087">
              <w:t>-J-C3</w:t>
            </w:r>
            <w:r w:rsidRPr="001B3087">
              <w:rPr>
                <w:rFonts w:ascii="細明體" w:eastAsia="細明體" w:hAnsi="細明體" w:cs="細明體" w:hint="eastAsia"/>
              </w:rPr>
              <w:t>透過環境相關議題的學習，能了解全球自然環境具有差異性與互動性，並能發展出身為地球公民的價值觀。</w:t>
            </w:r>
          </w:p>
          <w:p w:rsidR="0071151B" w:rsidRPr="001B3087" w:rsidRDefault="0071151B" w:rsidP="00A0066D">
            <w:pPr>
              <w:pStyle w:val="normal0"/>
              <w:spacing w:line="320" w:lineRule="auto"/>
              <w:ind w:left="806" w:hanging="804"/>
            </w:pPr>
            <w:r w:rsidRPr="001B3087">
              <w:rPr>
                <w:rFonts w:ascii="細明體" w:eastAsia="細明體" w:hAnsi="細明體" w:cs="細明體" w:hint="eastAsia"/>
              </w:rPr>
              <w:t>數</w:t>
            </w:r>
            <w:r w:rsidRPr="001B3087">
              <w:t xml:space="preserve">-J-A2 </w:t>
            </w:r>
            <w:r w:rsidRPr="001B3087">
              <w:rPr>
                <w:rFonts w:ascii="細明體" w:eastAsia="細明體" w:hAnsi="細明體" w:cs="細明體" w:hint="eastAsia"/>
              </w:rPr>
              <w:t>具備有理數、根式、坐標系之運作能力，並能以符號代表數或幾何物件，執行運算與推論，在生活情境或可理解的想像情境中，分析本質以解決問題。</w:t>
            </w:r>
          </w:p>
          <w:p w:rsidR="0071151B" w:rsidRPr="001B3087" w:rsidRDefault="0071151B" w:rsidP="00A0066D">
            <w:pPr>
              <w:pStyle w:val="normal0"/>
              <w:spacing w:line="320" w:lineRule="auto"/>
              <w:ind w:left="806" w:hanging="804"/>
            </w:pPr>
            <w:r w:rsidRPr="001B3087">
              <w:rPr>
                <w:rFonts w:ascii="細明體" w:eastAsia="細明體" w:hAnsi="細明體" w:cs="細明體" w:hint="eastAsia"/>
              </w:rPr>
              <w:t>數</w:t>
            </w:r>
            <w:r w:rsidRPr="001B3087">
              <w:t>-J-B2</w:t>
            </w:r>
            <w:r w:rsidRPr="001B3087">
              <w:rPr>
                <w:rFonts w:ascii="細明體" w:eastAsia="細明體" w:hAnsi="細明體" w:cs="細明體" w:hint="eastAsia"/>
              </w:rPr>
              <w:t>具備正確使用計算機的素養，包含知道其適用性與限制、認識其與數學知識的輔成價值、並能用以執行數學程序。能認識統計資料的基本特徵。</w:t>
            </w:r>
          </w:p>
          <w:p w:rsidR="0071151B" w:rsidRPr="001B3087" w:rsidRDefault="0071151B" w:rsidP="00A0066D">
            <w:pPr>
              <w:pStyle w:val="normal0"/>
              <w:spacing w:line="320" w:lineRule="auto"/>
              <w:ind w:left="806" w:hanging="804"/>
            </w:pPr>
            <w:r w:rsidRPr="001B3087">
              <w:rPr>
                <w:rFonts w:ascii="細明體" w:eastAsia="細明體" w:hAnsi="細明體" w:cs="細明體" w:hint="eastAsia"/>
              </w:rPr>
              <w:t>數</w:t>
            </w:r>
            <w:r w:rsidRPr="001B3087">
              <w:t xml:space="preserve">-J-C2 </w:t>
            </w:r>
            <w:r w:rsidRPr="001B3087">
              <w:rPr>
                <w:rFonts w:ascii="細明體" w:eastAsia="細明體" w:hAnsi="細明體" w:cs="細明體" w:hint="eastAsia"/>
              </w:rPr>
              <w:t>具備樂於協助他人及與人合作解決數學問題的素養。</w:t>
            </w:r>
          </w:p>
          <w:p w:rsidR="0071151B" w:rsidRPr="001B3087" w:rsidRDefault="0071151B" w:rsidP="00A0066D">
            <w:pPr>
              <w:pStyle w:val="normal0"/>
              <w:spacing w:line="320" w:lineRule="auto"/>
            </w:pPr>
          </w:p>
        </w:tc>
      </w:tr>
      <w:tr w:rsidR="0071151B" w:rsidRPr="001B3087" w:rsidTr="00A0066D">
        <w:trPr>
          <w:jc w:val="center"/>
        </w:trPr>
        <w:tc>
          <w:tcPr>
            <w:tcW w:w="1864" w:type="dxa"/>
          </w:tcPr>
          <w:p w:rsidR="0071151B" w:rsidRPr="001B3087" w:rsidRDefault="0071151B" w:rsidP="00A0066D">
            <w:pPr>
              <w:pStyle w:val="normal0"/>
              <w:spacing w:line="320" w:lineRule="auto"/>
              <w:rPr>
                <w:rFonts w:ascii="?????" w:hAnsi="?????" w:cs="?????"/>
              </w:rPr>
            </w:pPr>
            <w:r w:rsidRPr="001B3087">
              <w:rPr>
                <w:rFonts w:ascii="新細明體" w:hAnsi="新細明體" w:cs="新細明體" w:hint="eastAsia"/>
              </w:rPr>
              <w:t>主題學習目標</w:t>
            </w:r>
          </w:p>
        </w:tc>
        <w:tc>
          <w:tcPr>
            <w:tcW w:w="13270" w:type="dxa"/>
            <w:gridSpan w:val="7"/>
          </w:tcPr>
          <w:p w:rsidR="0071151B" w:rsidRPr="001B3087" w:rsidRDefault="0071151B" w:rsidP="00A0066D">
            <w:pPr>
              <w:pStyle w:val="normal0"/>
            </w:pPr>
            <w:r w:rsidRPr="001B3087">
              <w:t>1.</w:t>
            </w:r>
            <w:r w:rsidRPr="001B3087">
              <w:rPr>
                <w:rFonts w:ascii="細明體" w:eastAsia="細明體" w:hAnsi="細明體" w:cs="細明體" w:hint="eastAsia"/>
              </w:rPr>
              <w:t>了解簡易的二氧化碳偵測方法。</w:t>
            </w:r>
          </w:p>
          <w:p w:rsidR="0071151B" w:rsidRPr="001B3087" w:rsidRDefault="0071151B" w:rsidP="00A0066D">
            <w:pPr>
              <w:pStyle w:val="normal0"/>
            </w:pPr>
            <w:r w:rsidRPr="001B3087">
              <w:t>2.</w:t>
            </w:r>
            <w:r w:rsidRPr="001B3087">
              <w:rPr>
                <w:rFonts w:ascii="細明體" w:eastAsia="細明體" w:hAnsi="細明體" w:cs="細明體" w:hint="eastAsia"/>
              </w:rPr>
              <w:t>透過探究過程了解了解光合作用、呼吸作用、分解作用對環境中二氧化碳濃度的影響。</w:t>
            </w:r>
          </w:p>
          <w:p w:rsidR="0071151B" w:rsidRPr="001B3087" w:rsidRDefault="0071151B" w:rsidP="00A0066D">
            <w:pPr>
              <w:pStyle w:val="normal0"/>
            </w:pPr>
            <w:r w:rsidRPr="001B3087">
              <w:t>3.</w:t>
            </w:r>
            <w:r w:rsidRPr="001B3087">
              <w:rPr>
                <w:rFonts w:ascii="細明體" w:eastAsia="細明體" w:hAnsi="細明體" w:cs="細明體" w:hint="eastAsia"/>
              </w:rPr>
              <w:t>建構碳循環的模式圖，由模式圖知道石化燃料是自然界封存碳的主要方式之一。</w:t>
            </w:r>
          </w:p>
          <w:p w:rsidR="0071151B" w:rsidRPr="001B3087" w:rsidRDefault="0071151B" w:rsidP="00A0066D">
            <w:pPr>
              <w:pStyle w:val="normal0"/>
            </w:pPr>
            <w:r w:rsidRPr="001B3087">
              <w:t>4.</w:t>
            </w:r>
            <w:r w:rsidRPr="001B3087">
              <w:rPr>
                <w:rFonts w:ascii="細明體" w:eastAsia="細明體" w:hAnsi="細明體" w:cs="細明體" w:hint="eastAsia"/>
              </w:rPr>
              <w:t>透過電費帳單了解每消費一度電的碳排放量。利用比的概念，使學生從日常生活中懂得如何比較碳量的差異。</w:t>
            </w:r>
          </w:p>
          <w:p w:rsidR="0071151B" w:rsidRPr="001B3087" w:rsidRDefault="0071151B" w:rsidP="00A0066D">
            <w:pPr>
              <w:pStyle w:val="normal0"/>
              <w:spacing w:line="320" w:lineRule="auto"/>
              <w:ind w:left="317" w:hanging="317"/>
            </w:pPr>
            <w:r w:rsidRPr="001B3087">
              <w:t>5.</w:t>
            </w:r>
            <w:r w:rsidRPr="001B3087">
              <w:rPr>
                <w:rFonts w:ascii="細明體" w:eastAsia="細明體" w:hAnsi="細明體" w:cs="細明體" w:hint="eastAsia"/>
              </w:rPr>
              <w:t>以議題方式探討用電排碳涉及的正義。</w:t>
            </w:r>
          </w:p>
        </w:tc>
      </w:tr>
      <w:tr w:rsidR="0071151B" w:rsidRPr="001B3087" w:rsidTr="00A0066D">
        <w:trPr>
          <w:jc w:val="center"/>
        </w:trPr>
        <w:tc>
          <w:tcPr>
            <w:tcW w:w="1864" w:type="dxa"/>
          </w:tcPr>
          <w:p w:rsidR="0071151B" w:rsidRPr="001B3087" w:rsidRDefault="0071151B" w:rsidP="00A0066D">
            <w:pPr>
              <w:pStyle w:val="normal0"/>
              <w:spacing w:line="320" w:lineRule="auto"/>
              <w:rPr>
                <w:rFonts w:ascii="?????" w:hAnsi="?????" w:cs="?????"/>
              </w:rPr>
            </w:pPr>
            <w:r w:rsidRPr="001B3087">
              <w:rPr>
                <w:rFonts w:ascii="新細明體" w:hAnsi="新細明體" w:cs="新細明體" w:hint="eastAsia"/>
              </w:rPr>
              <w:t>學習表現</w:t>
            </w:r>
          </w:p>
        </w:tc>
        <w:tc>
          <w:tcPr>
            <w:tcW w:w="4678" w:type="dxa"/>
            <w:gridSpan w:val="2"/>
          </w:tcPr>
          <w:p w:rsidR="0071151B" w:rsidRPr="001B3087" w:rsidRDefault="0071151B" w:rsidP="00A0066D">
            <w:pPr>
              <w:pStyle w:val="normal0"/>
              <w:ind w:left="624" w:hanging="590"/>
              <w:rPr>
                <w:sz w:val="20"/>
                <w:szCs w:val="20"/>
              </w:rPr>
            </w:pPr>
            <w:r w:rsidRPr="001B3087">
              <w:rPr>
                <w:sz w:val="20"/>
                <w:szCs w:val="20"/>
              </w:rPr>
              <w:t>po-IV-2</w:t>
            </w:r>
            <w:r w:rsidRPr="001B3087">
              <w:rPr>
                <w:rFonts w:ascii="細明體" w:eastAsia="細明體" w:hAnsi="細明體" w:cs="細明體" w:hint="eastAsia"/>
                <w:sz w:val="20"/>
                <w:szCs w:val="20"/>
              </w:rPr>
              <w:t>能辨別適合科學探究或適合以科學方式尋求解決的問題（或假說），並能依據觀察、蒐集資料、閱讀、思考、討論等，提出適宜探究之問題。</w:t>
            </w:r>
          </w:p>
          <w:p w:rsidR="0071151B" w:rsidRPr="001B3087" w:rsidRDefault="0071151B" w:rsidP="00A0066D">
            <w:pPr>
              <w:pStyle w:val="normal0"/>
              <w:ind w:left="624" w:hanging="590"/>
              <w:rPr>
                <w:sz w:val="20"/>
                <w:szCs w:val="20"/>
              </w:rPr>
            </w:pPr>
            <w:r w:rsidRPr="001B3087">
              <w:rPr>
                <w:sz w:val="20"/>
                <w:szCs w:val="20"/>
              </w:rPr>
              <w:t>pe-IV-1</w:t>
            </w:r>
            <w:r w:rsidRPr="001B3087">
              <w:rPr>
                <w:rFonts w:ascii="細明體" w:eastAsia="細明體" w:hAnsi="細明體" w:cs="細明體" w:hint="eastAsia"/>
                <w:sz w:val="20"/>
                <w:szCs w:val="20"/>
              </w:rPr>
              <w:t>能辨明多個自變項、應變項並計劃適當次數的測試、預測活動的可能結果。在教師或教科書的指導或說明下，能了解探究的計畫，並進而能根據問題特性、資源（如設備、時間）等因素，規劃具有可信度（如多次測量等）的探究活動。</w:t>
            </w:r>
          </w:p>
          <w:p w:rsidR="0071151B" w:rsidRPr="001B3087" w:rsidRDefault="0071151B" w:rsidP="00A0066D">
            <w:pPr>
              <w:pStyle w:val="normal0"/>
              <w:ind w:left="624" w:hanging="590"/>
              <w:rPr>
                <w:sz w:val="20"/>
                <w:szCs w:val="20"/>
              </w:rPr>
            </w:pPr>
            <w:r w:rsidRPr="001B3087">
              <w:rPr>
                <w:sz w:val="20"/>
                <w:szCs w:val="20"/>
              </w:rPr>
              <w:t>pe-IV-2</w:t>
            </w:r>
            <w:r w:rsidRPr="001B3087">
              <w:rPr>
                <w:rFonts w:ascii="細明體" w:eastAsia="細明體" w:hAnsi="細明體" w:cs="細明體" w:hint="eastAsia"/>
                <w:sz w:val="20"/>
                <w:szCs w:val="20"/>
              </w:rPr>
              <w:t>能正確安全操作適合學習階段的物品、器材儀器、科技設備與資源。能進行客觀的質性觀測或數值量測並詳實記錄。</w:t>
            </w:r>
          </w:p>
          <w:p w:rsidR="0071151B" w:rsidRPr="001B3087" w:rsidRDefault="0071151B" w:rsidP="00A0066D">
            <w:pPr>
              <w:pStyle w:val="normal0"/>
              <w:ind w:left="624" w:hanging="590"/>
              <w:rPr>
                <w:sz w:val="20"/>
                <w:szCs w:val="20"/>
              </w:rPr>
            </w:pPr>
            <w:r w:rsidRPr="001B3087">
              <w:rPr>
                <w:sz w:val="20"/>
                <w:szCs w:val="20"/>
              </w:rPr>
              <w:t>pa-IV-2</w:t>
            </w:r>
            <w:r w:rsidRPr="001B3087">
              <w:rPr>
                <w:rFonts w:ascii="細明體" w:eastAsia="細明體" w:hAnsi="細明體" w:cs="細明體" w:hint="eastAsia"/>
                <w:sz w:val="20"/>
                <w:szCs w:val="20"/>
              </w:rPr>
              <w:t>能運用科學原理、思考智能、數學等方法，從（所得的）資訊或數據，形成解釋、發現新知、獲知因果關係、解決問題或是發現新的問題。並能將自己的探究結果和同學的結果或其它相關的資訊比較對照，相互檢核，確認結果。</w:t>
            </w:r>
          </w:p>
          <w:p w:rsidR="0071151B" w:rsidRPr="001B3087" w:rsidRDefault="0071151B" w:rsidP="00A0066D">
            <w:pPr>
              <w:pStyle w:val="normal0"/>
              <w:ind w:left="624" w:hanging="590"/>
              <w:rPr>
                <w:sz w:val="20"/>
                <w:szCs w:val="20"/>
              </w:rPr>
            </w:pPr>
            <w:r w:rsidRPr="001B3087">
              <w:rPr>
                <w:sz w:val="20"/>
                <w:szCs w:val="20"/>
              </w:rPr>
              <w:t>pc-IV-1</w:t>
            </w:r>
            <w:r w:rsidRPr="001B3087">
              <w:rPr>
                <w:rFonts w:ascii="細明體" w:eastAsia="細明體" w:hAnsi="細明體" w:cs="細明體" w:hint="eastAsia"/>
                <w:sz w:val="20"/>
                <w:szCs w:val="20"/>
              </w:rPr>
              <w:t>能理解同學的探究過程和結果（或經簡化過的科學報告），提出合理而且具有根據的疑問或意見。並能對問題、探究方法、證據及發現，彼此間的符應情形，進行檢核並提出可能的改善方案。</w:t>
            </w:r>
          </w:p>
          <w:p w:rsidR="0071151B" w:rsidRPr="001B3087" w:rsidRDefault="0071151B" w:rsidP="00A0066D">
            <w:pPr>
              <w:pStyle w:val="normal0"/>
              <w:ind w:left="624" w:hanging="590"/>
              <w:rPr>
                <w:sz w:val="20"/>
                <w:szCs w:val="20"/>
              </w:rPr>
            </w:pPr>
            <w:r w:rsidRPr="001B3087">
              <w:rPr>
                <w:sz w:val="20"/>
                <w:szCs w:val="20"/>
              </w:rPr>
              <w:t>pc-IV-2</w:t>
            </w:r>
            <w:r w:rsidRPr="001B3087">
              <w:rPr>
                <w:rFonts w:ascii="細明體" w:eastAsia="細明體" w:hAnsi="細明體" w:cs="細明體" w:hint="eastAsia"/>
                <w:sz w:val="20"/>
                <w:szCs w:val="20"/>
              </w:rPr>
              <w:t>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rsidR="0071151B" w:rsidRPr="001B3087" w:rsidRDefault="0071151B" w:rsidP="00A0066D">
            <w:pPr>
              <w:pStyle w:val="normal0"/>
              <w:ind w:left="624" w:hanging="590"/>
              <w:rPr>
                <w:sz w:val="20"/>
                <w:szCs w:val="20"/>
              </w:rPr>
            </w:pPr>
            <w:r w:rsidRPr="001B3087">
              <w:rPr>
                <w:sz w:val="20"/>
                <w:szCs w:val="20"/>
              </w:rPr>
              <w:t>ti-IV-1</w:t>
            </w:r>
            <w:r w:rsidRPr="001B3087">
              <w:rPr>
                <w:rFonts w:ascii="細明體" w:eastAsia="細明體" w:hAnsi="細明體" w:cs="細明體" w:hint="eastAsia"/>
                <w:sz w:val="20"/>
                <w:szCs w:val="20"/>
              </w:rPr>
              <w:t>能依據已知的自然科學知識概念，經由自我或團體探索與討論的過程，想像當使用的觀察方法或實驗方法改變時，其結果可能產生的差異；並能嘗試在指導下以創新思考和方法得到新的模型、成品或結果。</w:t>
            </w:r>
          </w:p>
          <w:p w:rsidR="0071151B" w:rsidRPr="001B3087" w:rsidRDefault="0071151B" w:rsidP="00A0066D">
            <w:pPr>
              <w:pStyle w:val="normal0"/>
              <w:ind w:left="624" w:hanging="590"/>
              <w:rPr>
                <w:sz w:val="20"/>
                <w:szCs w:val="20"/>
              </w:rPr>
            </w:pPr>
            <w:r w:rsidRPr="001B3087">
              <w:rPr>
                <w:sz w:val="20"/>
                <w:szCs w:val="20"/>
              </w:rPr>
              <w:t>tr-IV-1</w:t>
            </w:r>
            <w:r w:rsidRPr="001B3087">
              <w:rPr>
                <w:rFonts w:ascii="細明體" w:eastAsia="細明體" w:hAnsi="細明體" w:cs="細明體" w:hint="eastAsia"/>
                <w:sz w:val="20"/>
                <w:szCs w:val="20"/>
              </w:rPr>
              <w:t>能將所習得的知識正確的連結到所觀察到的自然現象及實驗數據，並推論出其中的關聯，進而運用習得的知識來解釋自己論點的正確性。</w:t>
            </w:r>
          </w:p>
          <w:p w:rsidR="0071151B" w:rsidRPr="001B3087" w:rsidRDefault="0071151B" w:rsidP="00A0066D">
            <w:pPr>
              <w:pStyle w:val="normal0"/>
              <w:spacing w:line="320" w:lineRule="auto"/>
              <w:rPr>
                <w:rFonts w:ascii="????" w:hAnsi="????" w:cs="????"/>
                <w:sz w:val="20"/>
                <w:szCs w:val="20"/>
              </w:rPr>
            </w:pPr>
            <w:r w:rsidRPr="001B3087">
              <w:rPr>
                <w:rFonts w:ascii="????" w:hAnsi="????" w:cs="????"/>
                <w:sz w:val="20"/>
                <w:szCs w:val="20"/>
              </w:rPr>
              <w:t>tc-</w:t>
            </w:r>
            <w:r w:rsidRPr="001B3087">
              <w:rPr>
                <w:rFonts w:ascii="新細明體" w:hAnsi="新細明體" w:cs="新細明體" w:hint="eastAsia"/>
                <w:sz w:val="20"/>
                <w:szCs w:val="20"/>
              </w:rPr>
              <w:t>Ⅳ</w:t>
            </w:r>
            <w:r w:rsidRPr="001B3087">
              <w:rPr>
                <w:rFonts w:ascii="????" w:hAnsi="????" w:cs="????"/>
                <w:sz w:val="20"/>
                <w:szCs w:val="20"/>
              </w:rPr>
              <w:t>-1</w:t>
            </w:r>
            <w:r w:rsidRPr="001B3087">
              <w:rPr>
                <w:rFonts w:ascii="新細明體" w:hAnsi="新細明體" w:cs="新細明體" w:hint="eastAsia"/>
                <w:sz w:val="20"/>
                <w:szCs w:val="20"/>
              </w:rPr>
              <w:t>能依據已知的自然科學知識與概念，對自己</w:t>
            </w:r>
          </w:p>
          <w:p w:rsidR="0071151B" w:rsidRPr="001B3087" w:rsidRDefault="0071151B" w:rsidP="00A0066D">
            <w:pPr>
              <w:pStyle w:val="normal0"/>
              <w:spacing w:line="320" w:lineRule="auto"/>
              <w:rPr>
                <w:rFonts w:ascii="????" w:hAnsi="????" w:cs="????"/>
                <w:sz w:val="20"/>
                <w:szCs w:val="20"/>
              </w:rPr>
            </w:pPr>
            <w:r w:rsidRPr="001B3087">
              <w:rPr>
                <w:rFonts w:ascii="????" w:hAnsi="????" w:cs="????"/>
                <w:sz w:val="20"/>
                <w:szCs w:val="20"/>
              </w:rPr>
              <w:t xml:space="preserve">      </w:t>
            </w:r>
            <w:r w:rsidRPr="001B3087">
              <w:rPr>
                <w:rFonts w:ascii="新細明體" w:hAnsi="新細明體" w:cs="新細明體" w:hint="eastAsia"/>
                <w:sz w:val="20"/>
                <w:szCs w:val="20"/>
              </w:rPr>
              <w:t>蒐集與分類的科學數據，抱持合理的懷疑態</w:t>
            </w:r>
          </w:p>
          <w:p w:rsidR="0071151B" w:rsidRPr="001B3087" w:rsidRDefault="0071151B" w:rsidP="00A0066D">
            <w:pPr>
              <w:pStyle w:val="normal0"/>
              <w:spacing w:line="320" w:lineRule="auto"/>
              <w:rPr>
                <w:rFonts w:ascii="????" w:hAnsi="????" w:cs="????"/>
                <w:sz w:val="20"/>
                <w:szCs w:val="20"/>
              </w:rPr>
            </w:pPr>
            <w:r w:rsidRPr="001B3087">
              <w:rPr>
                <w:rFonts w:ascii="????" w:hAnsi="????" w:cs="????"/>
                <w:sz w:val="20"/>
                <w:szCs w:val="20"/>
              </w:rPr>
              <w:t xml:space="preserve">      </w:t>
            </w:r>
            <w:r w:rsidRPr="001B3087">
              <w:rPr>
                <w:rFonts w:ascii="新細明體" w:hAnsi="新細明體" w:cs="新細明體" w:hint="eastAsia"/>
                <w:sz w:val="20"/>
                <w:szCs w:val="20"/>
              </w:rPr>
              <w:t>度，並對他人的資訊或報告，提出自己的看</w:t>
            </w:r>
          </w:p>
          <w:p w:rsidR="0071151B" w:rsidRPr="001B3087" w:rsidRDefault="0071151B" w:rsidP="00A0066D">
            <w:pPr>
              <w:pStyle w:val="normal0"/>
              <w:spacing w:line="320" w:lineRule="auto"/>
              <w:rPr>
                <w:rFonts w:ascii="????" w:hAnsi="????" w:cs="????"/>
                <w:sz w:val="20"/>
                <w:szCs w:val="20"/>
              </w:rPr>
            </w:pPr>
            <w:r w:rsidRPr="001B3087">
              <w:rPr>
                <w:rFonts w:ascii="????" w:hAnsi="????" w:cs="????"/>
                <w:sz w:val="20"/>
                <w:szCs w:val="20"/>
              </w:rPr>
              <w:t xml:space="preserve">      </w:t>
            </w:r>
            <w:r w:rsidRPr="001B3087">
              <w:rPr>
                <w:rFonts w:ascii="新細明體" w:hAnsi="新細明體" w:cs="新細明體" w:hint="eastAsia"/>
                <w:sz w:val="20"/>
                <w:szCs w:val="20"/>
              </w:rPr>
              <w:t>法或解釋。</w:t>
            </w:r>
          </w:p>
          <w:p w:rsidR="0071151B" w:rsidRPr="001B3087" w:rsidRDefault="0071151B" w:rsidP="00A0066D">
            <w:pPr>
              <w:pStyle w:val="normal0"/>
              <w:spacing w:line="320" w:lineRule="auto"/>
              <w:rPr>
                <w:rFonts w:ascii="????" w:hAnsi="????" w:cs="????"/>
                <w:sz w:val="20"/>
                <w:szCs w:val="20"/>
              </w:rPr>
            </w:pPr>
            <w:r w:rsidRPr="001B3087">
              <w:rPr>
                <w:rFonts w:ascii="????" w:hAnsi="????" w:cs="????"/>
                <w:sz w:val="20"/>
                <w:szCs w:val="20"/>
              </w:rPr>
              <w:t>ai-</w:t>
            </w:r>
            <w:r w:rsidRPr="001B3087">
              <w:rPr>
                <w:rFonts w:ascii="新細明體" w:hAnsi="新細明體" w:cs="新細明體" w:hint="eastAsia"/>
                <w:sz w:val="20"/>
                <w:szCs w:val="20"/>
              </w:rPr>
              <w:t>Ⅳ</w:t>
            </w:r>
            <w:r w:rsidRPr="001B3087">
              <w:rPr>
                <w:rFonts w:ascii="????" w:hAnsi="????" w:cs="????"/>
                <w:sz w:val="20"/>
                <w:szCs w:val="20"/>
              </w:rPr>
              <w:t>-1</w:t>
            </w:r>
            <w:r w:rsidRPr="001B3087">
              <w:rPr>
                <w:rFonts w:ascii="新細明體" w:hAnsi="新細明體" w:cs="新細明體" w:hint="eastAsia"/>
                <w:sz w:val="20"/>
                <w:szCs w:val="20"/>
              </w:rPr>
              <w:t>動手實作解決問題或驗證自己想法，而獲得</w:t>
            </w:r>
          </w:p>
          <w:p w:rsidR="0071151B" w:rsidRPr="001B3087" w:rsidRDefault="0071151B" w:rsidP="00A0066D">
            <w:pPr>
              <w:pStyle w:val="normal0"/>
              <w:spacing w:line="320" w:lineRule="auto"/>
              <w:rPr>
                <w:rFonts w:ascii="????" w:hAnsi="????" w:cs="????"/>
                <w:sz w:val="20"/>
                <w:szCs w:val="20"/>
              </w:rPr>
            </w:pPr>
            <w:r w:rsidRPr="001B3087">
              <w:rPr>
                <w:rFonts w:ascii="????" w:hAnsi="????" w:cs="????"/>
                <w:sz w:val="20"/>
                <w:szCs w:val="20"/>
              </w:rPr>
              <w:t xml:space="preserve">      </w:t>
            </w:r>
            <w:r w:rsidRPr="001B3087">
              <w:rPr>
                <w:rFonts w:ascii="新細明體" w:hAnsi="新細明體" w:cs="新細明體" w:hint="eastAsia"/>
                <w:sz w:val="20"/>
                <w:szCs w:val="20"/>
              </w:rPr>
              <w:t>成就感。</w:t>
            </w:r>
          </w:p>
          <w:p w:rsidR="0071151B" w:rsidRPr="001B3087" w:rsidRDefault="0071151B" w:rsidP="00A0066D">
            <w:pPr>
              <w:pStyle w:val="normal0"/>
              <w:spacing w:line="320" w:lineRule="auto"/>
              <w:rPr>
                <w:rFonts w:ascii="????" w:hAnsi="????" w:cs="????"/>
                <w:sz w:val="20"/>
                <w:szCs w:val="20"/>
              </w:rPr>
            </w:pPr>
            <w:r w:rsidRPr="001B3087">
              <w:rPr>
                <w:rFonts w:ascii="????" w:hAnsi="????" w:cs="????"/>
                <w:sz w:val="20"/>
                <w:szCs w:val="20"/>
              </w:rPr>
              <w:t>ai -</w:t>
            </w:r>
            <w:r w:rsidRPr="001B3087">
              <w:rPr>
                <w:rFonts w:ascii="新細明體" w:hAnsi="新細明體" w:cs="新細明體" w:hint="eastAsia"/>
                <w:sz w:val="20"/>
                <w:szCs w:val="20"/>
              </w:rPr>
              <w:t>Ⅳ</w:t>
            </w:r>
            <w:r w:rsidRPr="001B3087">
              <w:rPr>
                <w:rFonts w:ascii="????" w:hAnsi="????" w:cs="????"/>
                <w:sz w:val="20"/>
                <w:szCs w:val="20"/>
              </w:rPr>
              <w:t>-2</w:t>
            </w:r>
            <w:r w:rsidRPr="001B3087">
              <w:rPr>
                <w:rFonts w:ascii="新細明體" w:hAnsi="新細明體" w:cs="新細明體" w:hint="eastAsia"/>
                <w:sz w:val="20"/>
                <w:szCs w:val="20"/>
              </w:rPr>
              <w:t>透過與同儕的討論，分享科學發現的樂趣。</w:t>
            </w:r>
          </w:p>
          <w:p w:rsidR="0071151B" w:rsidRPr="001B3087" w:rsidRDefault="0071151B" w:rsidP="00A0066D">
            <w:pPr>
              <w:pStyle w:val="normal0"/>
              <w:spacing w:line="320" w:lineRule="auto"/>
              <w:rPr>
                <w:rFonts w:ascii="????" w:hAnsi="????" w:cs="????"/>
                <w:sz w:val="20"/>
                <w:szCs w:val="20"/>
              </w:rPr>
            </w:pPr>
            <w:r w:rsidRPr="001B3087">
              <w:rPr>
                <w:rFonts w:ascii="????" w:hAnsi="????" w:cs="????"/>
                <w:sz w:val="20"/>
                <w:szCs w:val="20"/>
              </w:rPr>
              <w:t>ah-</w:t>
            </w:r>
            <w:r w:rsidRPr="001B3087">
              <w:rPr>
                <w:rFonts w:ascii="新細明體" w:hAnsi="新細明體" w:cs="新細明體" w:hint="eastAsia"/>
                <w:sz w:val="20"/>
                <w:szCs w:val="20"/>
              </w:rPr>
              <w:t>Ⅳ</w:t>
            </w:r>
            <w:r w:rsidRPr="001B3087">
              <w:rPr>
                <w:rFonts w:ascii="????" w:hAnsi="????" w:cs="????"/>
                <w:sz w:val="20"/>
                <w:szCs w:val="20"/>
              </w:rPr>
              <w:t>-1</w:t>
            </w:r>
            <w:r w:rsidRPr="001B3087">
              <w:rPr>
                <w:rFonts w:ascii="新細明體" w:hAnsi="新細明體" w:cs="新細明體" w:hint="eastAsia"/>
                <w:sz w:val="20"/>
                <w:szCs w:val="20"/>
              </w:rPr>
              <w:t>對於有關科學發現的報導甚至權威的解釋（</w:t>
            </w:r>
          </w:p>
          <w:p w:rsidR="0071151B" w:rsidRPr="001B3087" w:rsidRDefault="0071151B" w:rsidP="00A0066D">
            <w:pPr>
              <w:pStyle w:val="normal0"/>
              <w:spacing w:line="320" w:lineRule="auto"/>
              <w:rPr>
                <w:rFonts w:ascii="????" w:hAnsi="????" w:cs="????"/>
                <w:sz w:val="20"/>
                <w:szCs w:val="20"/>
              </w:rPr>
            </w:pPr>
            <w:r w:rsidRPr="001B3087">
              <w:rPr>
                <w:rFonts w:ascii="????" w:hAnsi="????" w:cs="????"/>
                <w:sz w:val="20"/>
                <w:szCs w:val="20"/>
              </w:rPr>
              <w:t xml:space="preserve">       </w:t>
            </w:r>
            <w:r w:rsidRPr="001B3087">
              <w:rPr>
                <w:rFonts w:ascii="新細明體" w:hAnsi="新細明體" w:cs="新細明體" w:hint="eastAsia"/>
                <w:sz w:val="20"/>
                <w:szCs w:val="20"/>
              </w:rPr>
              <w:t>如報章雜誌的報導或書本上的解釋）能抱</w:t>
            </w:r>
          </w:p>
          <w:p w:rsidR="0071151B" w:rsidRPr="001B3087" w:rsidRDefault="0071151B" w:rsidP="00A0066D">
            <w:pPr>
              <w:pStyle w:val="normal0"/>
              <w:spacing w:line="320" w:lineRule="auto"/>
              <w:rPr>
                <w:rFonts w:ascii="????" w:hAnsi="????" w:cs="????"/>
                <w:sz w:val="20"/>
                <w:szCs w:val="20"/>
              </w:rPr>
            </w:pPr>
            <w:r w:rsidRPr="001B3087">
              <w:rPr>
                <w:rFonts w:ascii="????" w:hAnsi="????" w:cs="????"/>
                <w:sz w:val="20"/>
                <w:szCs w:val="20"/>
              </w:rPr>
              <w:t xml:space="preserve">       </w:t>
            </w:r>
            <w:r w:rsidRPr="001B3087">
              <w:rPr>
                <w:rFonts w:ascii="新細明體" w:hAnsi="新細明體" w:cs="新細明體" w:hint="eastAsia"/>
                <w:sz w:val="20"/>
                <w:szCs w:val="20"/>
              </w:rPr>
              <w:t>持懷疑的態度，評估其推論的證據是否充分</w:t>
            </w:r>
          </w:p>
          <w:p w:rsidR="0071151B" w:rsidRPr="001B3087" w:rsidRDefault="0071151B" w:rsidP="00A0066D">
            <w:pPr>
              <w:pStyle w:val="normal0"/>
              <w:spacing w:line="320" w:lineRule="auto"/>
              <w:rPr>
                <w:rFonts w:ascii="????" w:hAnsi="????" w:cs="????"/>
                <w:sz w:val="20"/>
                <w:szCs w:val="20"/>
              </w:rPr>
            </w:pPr>
            <w:r w:rsidRPr="001B3087">
              <w:rPr>
                <w:rFonts w:ascii="????" w:hAnsi="????" w:cs="????"/>
                <w:sz w:val="20"/>
                <w:szCs w:val="20"/>
              </w:rPr>
              <w:t xml:space="preserve">       </w:t>
            </w:r>
            <w:r w:rsidRPr="001B3087">
              <w:rPr>
                <w:rFonts w:ascii="新細明體" w:hAnsi="新細明體" w:cs="新細明體" w:hint="eastAsia"/>
                <w:sz w:val="20"/>
                <w:szCs w:val="20"/>
              </w:rPr>
              <w:t>且可信賴。</w:t>
            </w:r>
          </w:p>
          <w:p w:rsidR="0071151B" w:rsidRPr="001B3087" w:rsidRDefault="0071151B" w:rsidP="00A0066D">
            <w:pPr>
              <w:pStyle w:val="normal0"/>
              <w:spacing w:line="320" w:lineRule="auto"/>
              <w:ind w:left="666" w:hanging="666"/>
              <w:rPr>
                <w:rFonts w:ascii="????" w:hAnsi="????" w:cs="????"/>
                <w:sz w:val="20"/>
                <w:szCs w:val="20"/>
              </w:rPr>
            </w:pPr>
            <w:r w:rsidRPr="001B3087">
              <w:rPr>
                <w:rFonts w:ascii="????" w:hAnsi="????" w:cs="????"/>
                <w:sz w:val="20"/>
                <w:szCs w:val="20"/>
              </w:rPr>
              <w:t>n-IV-4</w:t>
            </w:r>
            <w:r w:rsidRPr="001B3087">
              <w:rPr>
                <w:rFonts w:ascii="新細明體" w:hAnsi="新細明體" w:cs="新細明體" w:hint="eastAsia"/>
                <w:sz w:val="20"/>
                <w:szCs w:val="20"/>
              </w:rPr>
              <w:t>理解比、連比、正比和反比的意義和推理，並能運用到日常生活的情境解決問題。</w:t>
            </w:r>
          </w:p>
          <w:p w:rsidR="0071151B" w:rsidRPr="001B3087" w:rsidRDefault="0071151B" w:rsidP="00A0066D">
            <w:pPr>
              <w:pStyle w:val="normal0"/>
              <w:spacing w:line="320" w:lineRule="auto"/>
              <w:ind w:left="666" w:hanging="666"/>
              <w:rPr>
                <w:rFonts w:ascii="????" w:hAnsi="????" w:cs="????"/>
                <w:sz w:val="20"/>
                <w:szCs w:val="20"/>
              </w:rPr>
            </w:pPr>
            <w:r w:rsidRPr="001B3087">
              <w:rPr>
                <w:rFonts w:ascii="????" w:hAnsi="????" w:cs="????"/>
                <w:sz w:val="20"/>
                <w:szCs w:val="20"/>
              </w:rPr>
              <w:t xml:space="preserve">n-IV-9 </w:t>
            </w:r>
            <w:r w:rsidRPr="001B3087">
              <w:rPr>
                <w:rFonts w:ascii="新細明體" w:hAnsi="新細明體" w:cs="新細明體" w:hint="eastAsia"/>
                <w:sz w:val="20"/>
                <w:szCs w:val="20"/>
              </w:rPr>
              <w:t>使用計算機</w:t>
            </w:r>
            <w:r w:rsidRPr="001B3087">
              <w:rPr>
                <w:rFonts w:ascii="????" w:hAnsi="????" w:cs="????"/>
                <w:sz w:val="20"/>
                <w:szCs w:val="20"/>
              </w:rPr>
              <w:t xml:space="preserve"> </w:t>
            </w:r>
            <w:r w:rsidRPr="001B3087">
              <w:rPr>
                <w:rFonts w:ascii="新細明體" w:hAnsi="新細明體" w:cs="新細明體" w:hint="eastAsia"/>
                <w:sz w:val="20"/>
                <w:szCs w:val="20"/>
              </w:rPr>
              <w:t>計算比值、複雜的數</w:t>
            </w:r>
            <w:r w:rsidRPr="001B3087">
              <w:rPr>
                <w:rFonts w:ascii="????" w:hAnsi="????" w:cs="????"/>
                <w:sz w:val="20"/>
                <w:szCs w:val="20"/>
              </w:rPr>
              <w:t xml:space="preserve"> </w:t>
            </w:r>
            <w:r w:rsidRPr="001B3087">
              <w:rPr>
                <w:rFonts w:ascii="新細明體" w:hAnsi="新細明體" w:cs="新細明體" w:hint="eastAsia"/>
                <w:sz w:val="20"/>
                <w:szCs w:val="20"/>
              </w:rPr>
              <w:t>式、小數或根式等四</w:t>
            </w:r>
            <w:r w:rsidRPr="001B3087">
              <w:rPr>
                <w:rFonts w:ascii="????" w:hAnsi="????" w:cs="????"/>
                <w:sz w:val="20"/>
                <w:szCs w:val="20"/>
              </w:rPr>
              <w:t xml:space="preserve"> </w:t>
            </w:r>
            <w:r w:rsidRPr="001B3087">
              <w:rPr>
                <w:rFonts w:ascii="新細明體" w:hAnsi="新細明體" w:cs="新細明體" w:hint="eastAsia"/>
                <w:sz w:val="20"/>
                <w:szCs w:val="20"/>
              </w:rPr>
              <w:t>則運算與三角比的</w:t>
            </w:r>
            <w:r w:rsidRPr="001B3087">
              <w:rPr>
                <w:rFonts w:ascii="????" w:hAnsi="????" w:cs="????"/>
                <w:sz w:val="20"/>
                <w:szCs w:val="20"/>
              </w:rPr>
              <w:t xml:space="preserve"> </w:t>
            </w:r>
            <w:r w:rsidRPr="001B3087">
              <w:rPr>
                <w:rFonts w:ascii="新細明體" w:hAnsi="新細明體" w:cs="新細明體" w:hint="eastAsia"/>
                <w:sz w:val="20"/>
                <w:szCs w:val="20"/>
              </w:rPr>
              <w:t>近似值問題，並能理</w:t>
            </w:r>
            <w:r w:rsidRPr="001B3087">
              <w:rPr>
                <w:rFonts w:ascii="????" w:hAnsi="????" w:cs="????"/>
                <w:sz w:val="20"/>
                <w:szCs w:val="20"/>
              </w:rPr>
              <w:t xml:space="preserve"> </w:t>
            </w:r>
            <w:r w:rsidRPr="001B3087">
              <w:rPr>
                <w:rFonts w:ascii="新細明體" w:hAnsi="新細明體" w:cs="新細明體" w:hint="eastAsia"/>
                <w:sz w:val="20"/>
                <w:szCs w:val="20"/>
              </w:rPr>
              <w:t>解計算機可能產生</w:t>
            </w:r>
            <w:r w:rsidRPr="001B3087">
              <w:rPr>
                <w:rFonts w:ascii="????" w:hAnsi="????" w:cs="????"/>
                <w:sz w:val="20"/>
                <w:szCs w:val="20"/>
              </w:rPr>
              <w:t xml:space="preserve"> </w:t>
            </w:r>
            <w:r w:rsidRPr="001B3087">
              <w:rPr>
                <w:rFonts w:ascii="新細明體" w:hAnsi="新細明體" w:cs="新細明體" w:hint="eastAsia"/>
                <w:sz w:val="20"/>
                <w:szCs w:val="20"/>
              </w:rPr>
              <w:t>誤差。</w:t>
            </w:r>
          </w:p>
        </w:tc>
        <w:tc>
          <w:tcPr>
            <w:tcW w:w="1153" w:type="dxa"/>
            <w:gridSpan w:val="2"/>
          </w:tcPr>
          <w:p w:rsidR="0071151B" w:rsidRPr="001B3087" w:rsidRDefault="0071151B" w:rsidP="00A0066D">
            <w:pPr>
              <w:pStyle w:val="normal0"/>
              <w:spacing w:line="320" w:lineRule="auto"/>
              <w:rPr>
                <w:rFonts w:ascii="?????" w:hAnsi="?????" w:cs="?????"/>
              </w:rPr>
            </w:pPr>
            <w:r w:rsidRPr="001B3087">
              <w:rPr>
                <w:rFonts w:ascii="新細明體" w:hAnsi="新細明體" w:cs="新細明體" w:hint="eastAsia"/>
              </w:rPr>
              <w:t>學習表現說明</w:t>
            </w:r>
          </w:p>
          <w:p w:rsidR="0071151B" w:rsidRPr="001B3087" w:rsidRDefault="0071151B" w:rsidP="00A0066D">
            <w:pPr>
              <w:pStyle w:val="normal0"/>
              <w:spacing w:line="320" w:lineRule="auto"/>
              <w:rPr>
                <w:rFonts w:ascii="?????" w:hAnsi="?????" w:cs="?????"/>
                <w:sz w:val="20"/>
                <w:szCs w:val="20"/>
              </w:rPr>
            </w:pPr>
            <w:r w:rsidRPr="001B3087">
              <w:rPr>
                <w:rFonts w:ascii="新細明體" w:hAnsi="新細明體" w:cs="新細明體" w:hint="eastAsia"/>
                <w:sz w:val="20"/>
                <w:szCs w:val="20"/>
              </w:rPr>
              <w:t>（★號代表對應於總結性評量之學習表現）</w:t>
            </w:r>
          </w:p>
        </w:tc>
        <w:tc>
          <w:tcPr>
            <w:tcW w:w="7439" w:type="dxa"/>
            <w:gridSpan w:val="3"/>
          </w:tcPr>
          <w:p w:rsidR="0071151B" w:rsidRPr="001B3087" w:rsidRDefault="0071151B" w:rsidP="00A0066D">
            <w:pPr>
              <w:pStyle w:val="normal0"/>
              <w:ind w:left="624" w:hanging="590"/>
              <w:rPr>
                <w:sz w:val="20"/>
                <w:szCs w:val="20"/>
              </w:rPr>
            </w:pPr>
            <w:r w:rsidRPr="001B3087">
              <w:rPr>
                <w:sz w:val="20"/>
                <w:szCs w:val="20"/>
              </w:rPr>
              <w:t>po-IV-2</w:t>
            </w:r>
            <w:r w:rsidRPr="001B3087">
              <w:rPr>
                <w:rFonts w:ascii="細明體" w:eastAsia="細明體" w:hAnsi="細明體" w:cs="細明體" w:hint="eastAsia"/>
                <w:sz w:val="20"/>
                <w:szCs w:val="20"/>
              </w:rPr>
              <w:t>能辨別適合科學探究或適合以科學方式尋求解決的問題（或假說），並能依據觀察、蒐集資料、閱讀、思考、討論等，提出適宜探究之問題。</w:t>
            </w:r>
          </w:p>
          <w:p w:rsidR="0071151B" w:rsidRPr="001B3087" w:rsidRDefault="0071151B" w:rsidP="00A0066D">
            <w:pPr>
              <w:pStyle w:val="normal0"/>
              <w:ind w:left="624" w:hanging="590"/>
              <w:rPr>
                <w:sz w:val="20"/>
                <w:szCs w:val="20"/>
              </w:rPr>
            </w:pPr>
            <w:r w:rsidRPr="001B3087">
              <w:rPr>
                <w:sz w:val="20"/>
                <w:szCs w:val="20"/>
              </w:rPr>
              <w:t>pe-IV-1</w:t>
            </w:r>
            <w:r w:rsidRPr="001B3087">
              <w:rPr>
                <w:rFonts w:ascii="細明體" w:eastAsia="細明體" w:hAnsi="細明體" w:cs="細明體" w:hint="eastAsia"/>
                <w:sz w:val="20"/>
                <w:szCs w:val="20"/>
              </w:rPr>
              <w:t>能辨明多個自變項、應變項並計劃適當次數的測試、預測活動的可能結果。在教師或教科書的指導或說明下，能了解探究的計畫，並進而能根據問題特性、資源（如設備、時間）等因素，規劃具有可信度（如多次測量等）的探究活動。</w:t>
            </w:r>
          </w:p>
          <w:p w:rsidR="0071151B" w:rsidRPr="001B3087" w:rsidRDefault="0071151B" w:rsidP="00A0066D">
            <w:pPr>
              <w:pStyle w:val="normal0"/>
              <w:ind w:left="624" w:hanging="590"/>
              <w:rPr>
                <w:sz w:val="20"/>
                <w:szCs w:val="20"/>
              </w:rPr>
            </w:pPr>
            <w:r w:rsidRPr="001B3087">
              <w:rPr>
                <w:sz w:val="20"/>
                <w:szCs w:val="20"/>
              </w:rPr>
              <w:t>pe-IV-2</w:t>
            </w:r>
            <w:r w:rsidRPr="001B3087">
              <w:rPr>
                <w:rFonts w:ascii="細明體" w:eastAsia="細明體" w:hAnsi="細明體" w:cs="細明體" w:hint="eastAsia"/>
                <w:sz w:val="20"/>
                <w:szCs w:val="20"/>
              </w:rPr>
              <w:t>能正確安全操作適合學習階段的物品、器材儀器、科技設備與資源。能進行客觀的質性觀測或數值量測並詳實記錄。</w:t>
            </w:r>
          </w:p>
          <w:p w:rsidR="0071151B" w:rsidRPr="001B3087" w:rsidRDefault="0071151B" w:rsidP="00A0066D">
            <w:pPr>
              <w:pStyle w:val="normal0"/>
              <w:ind w:left="624" w:hanging="590"/>
              <w:rPr>
                <w:sz w:val="20"/>
                <w:szCs w:val="20"/>
              </w:rPr>
            </w:pPr>
            <w:r w:rsidRPr="001B3087">
              <w:rPr>
                <w:sz w:val="20"/>
                <w:szCs w:val="20"/>
              </w:rPr>
              <w:t>pa-IV-2</w:t>
            </w:r>
            <w:r w:rsidRPr="001B3087">
              <w:rPr>
                <w:rFonts w:ascii="細明體" w:eastAsia="細明體" w:hAnsi="細明體" w:cs="細明體" w:hint="eastAsia"/>
                <w:sz w:val="20"/>
                <w:szCs w:val="20"/>
              </w:rPr>
              <w:t>能運用科學原理、思考智能、數學等方法，從（所得的）資訊或數據，形成解釋、發現新知、獲知因果關係、解決問題或是發現新的問題。並能將自己的探究結果和同學的結果或其它相關的資訊比較對照，相互檢核，確認結果。</w:t>
            </w:r>
          </w:p>
          <w:p w:rsidR="0071151B" w:rsidRPr="001B3087" w:rsidRDefault="0071151B" w:rsidP="00A0066D">
            <w:pPr>
              <w:pStyle w:val="normal0"/>
              <w:ind w:left="624" w:hanging="590"/>
              <w:rPr>
                <w:sz w:val="20"/>
                <w:szCs w:val="20"/>
              </w:rPr>
            </w:pPr>
            <w:r w:rsidRPr="001B3087">
              <w:rPr>
                <w:sz w:val="20"/>
                <w:szCs w:val="20"/>
              </w:rPr>
              <w:t>pc-IV-1</w:t>
            </w:r>
            <w:r w:rsidRPr="001B3087">
              <w:rPr>
                <w:rFonts w:ascii="細明體" w:eastAsia="細明體" w:hAnsi="細明體" w:cs="細明體" w:hint="eastAsia"/>
                <w:sz w:val="20"/>
                <w:szCs w:val="20"/>
              </w:rPr>
              <w:t>能理解同學的探究過程和結果（或經簡化過的科學報告），提出合理而且具有根據的疑問或意見。並能對問題、探究方法、證據及發現，彼此間的符應情形，進行檢核並提出可能的改善方案。</w:t>
            </w:r>
          </w:p>
          <w:p w:rsidR="0071151B" w:rsidRPr="001B3087" w:rsidRDefault="0071151B" w:rsidP="00A0066D">
            <w:pPr>
              <w:pStyle w:val="normal0"/>
              <w:ind w:left="624" w:hanging="590"/>
              <w:rPr>
                <w:sz w:val="20"/>
                <w:szCs w:val="20"/>
              </w:rPr>
            </w:pPr>
            <w:r w:rsidRPr="001B3087">
              <w:rPr>
                <w:sz w:val="20"/>
                <w:szCs w:val="20"/>
              </w:rPr>
              <w:t>pc-IV-2</w:t>
            </w:r>
            <w:r w:rsidRPr="001B3087">
              <w:rPr>
                <w:rFonts w:ascii="細明體" w:eastAsia="細明體" w:hAnsi="細明體" w:cs="細明體" w:hint="eastAsia"/>
                <w:sz w:val="20"/>
                <w:szCs w:val="20"/>
              </w:rPr>
              <w:t>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rsidR="0071151B" w:rsidRPr="001B3087" w:rsidRDefault="0071151B" w:rsidP="00A0066D">
            <w:pPr>
              <w:pStyle w:val="normal0"/>
              <w:ind w:left="624" w:hanging="590"/>
              <w:rPr>
                <w:sz w:val="20"/>
                <w:szCs w:val="20"/>
              </w:rPr>
            </w:pPr>
            <w:r w:rsidRPr="001B3087">
              <w:rPr>
                <w:sz w:val="20"/>
                <w:szCs w:val="20"/>
              </w:rPr>
              <w:t>ti-IV-1</w:t>
            </w:r>
            <w:r w:rsidRPr="001B3087">
              <w:rPr>
                <w:rFonts w:ascii="細明體" w:eastAsia="細明體" w:hAnsi="細明體" w:cs="細明體" w:hint="eastAsia"/>
                <w:sz w:val="20"/>
                <w:szCs w:val="20"/>
              </w:rPr>
              <w:t>能依據已知的自然科學知識概念，經由自我或團體探索與討論的過程，想像當使用的觀察方法或實驗方法改變時，其結果可能產生的差異；並能嘗試在指導下以創新思考和方法得到新的模型、成品或結果。</w:t>
            </w:r>
          </w:p>
          <w:p w:rsidR="0071151B" w:rsidRPr="001B3087" w:rsidRDefault="0071151B" w:rsidP="00A0066D">
            <w:pPr>
              <w:pStyle w:val="normal0"/>
              <w:ind w:left="624" w:hanging="590"/>
              <w:rPr>
                <w:sz w:val="20"/>
                <w:szCs w:val="20"/>
              </w:rPr>
            </w:pPr>
            <w:r w:rsidRPr="001B3087">
              <w:rPr>
                <w:sz w:val="20"/>
                <w:szCs w:val="20"/>
              </w:rPr>
              <w:t>tr-IV-1</w:t>
            </w:r>
            <w:r w:rsidRPr="001B3087">
              <w:rPr>
                <w:rFonts w:ascii="細明體" w:eastAsia="細明體" w:hAnsi="細明體" w:cs="細明體" w:hint="eastAsia"/>
                <w:sz w:val="20"/>
                <w:szCs w:val="20"/>
              </w:rPr>
              <w:t>能將所習得的知識正確的連結到所觀察到的自然現象及實驗數據，並推論出其中的關聯，進而運用習得的知識來解釋自己論點的正確性。</w:t>
            </w:r>
          </w:p>
          <w:p w:rsidR="0071151B" w:rsidRPr="001B3087" w:rsidRDefault="0071151B" w:rsidP="00A0066D">
            <w:pPr>
              <w:pStyle w:val="normal0"/>
              <w:tabs>
                <w:tab w:val="left" w:pos="1785"/>
              </w:tabs>
              <w:jc w:val="both"/>
              <w:rPr>
                <w:sz w:val="20"/>
                <w:szCs w:val="20"/>
              </w:rPr>
            </w:pPr>
            <w:r w:rsidRPr="001B3087">
              <w:rPr>
                <w:sz w:val="20"/>
                <w:szCs w:val="20"/>
              </w:rPr>
              <w:t>ai-</w:t>
            </w:r>
            <w:r w:rsidRPr="001B3087">
              <w:rPr>
                <w:rFonts w:ascii="細明體" w:eastAsia="細明體" w:hAnsi="細明體" w:cs="細明體" w:hint="eastAsia"/>
                <w:sz w:val="20"/>
                <w:szCs w:val="20"/>
              </w:rPr>
              <w:t>Ⅳ</w:t>
            </w:r>
            <w:r w:rsidRPr="001B3087">
              <w:rPr>
                <w:sz w:val="20"/>
                <w:szCs w:val="20"/>
              </w:rPr>
              <w:t>-1</w:t>
            </w:r>
            <w:r w:rsidRPr="001B3087">
              <w:rPr>
                <w:rFonts w:ascii="細明體" w:eastAsia="細明體" w:hAnsi="細明體" w:cs="細明體" w:hint="eastAsia"/>
                <w:sz w:val="20"/>
                <w:szCs w:val="20"/>
              </w:rPr>
              <w:t>動手實作解決問題或驗證自己想法，而獲得成就感。</w:t>
            </w:r>
          </w:p>
          <w:p w:rsidR="0071151B" w:rsidRPr="001B3087" w:rsidRDefault="0071151B" w:rsidP="00A0066D">
            <w:pPr>
              <w:pStyle w:val="normal0"/>
              <w:jc w:val="both"/>
              <w:rPr>
                <w:sz w:val="20"/>
                <w:szCs w:val="20"/>
              </w:rPr>
            </w:pPr>
            <w:r w:rsidRPr="001B3087">
              <w:rPr>
                <w:sz w:val="20"/>
                <w:szCs w:val="20"/>
              </w:rPr>
              <w:t>ai -</w:t>
            </w:r>
            <w:r w:rsidRPr="001B3087">
              <w:rPr>
                <w:rFonts w:ascii="細明體" w:eastAsia="細明體" w:hAnsi="細明體" w:cs="細明體" w:hint="eastAsia"/>
                <w:sz w:val="20"/>
                <w:szCs w:val="20"/>
              </w:rPr>
              <w:t>Ⅳ</w:t>
            </w:r>
            <w:r w:rsidRPr="001B3087">
              <w:rPr>
                <w:sz w:val="20"/>
                <w:szCs w:val="20"/>
              </w:rPr>
              <w:t>-2</w:t>
            </w:r>
            <w:r w:rsidRPr="001B3087">
              <w:rPr>
                <w:rFonts w:ascii="細明體" w:eastAsia="細明體" w:hAnsi="細明體" w:cs="細明體" w:hint="eastAsia"/>
                <w:sz w:val="20"/>
                <w:szCs w:val="20"/>
              </w:rPr>
              <w:t>透過與同儕的討論，分享科學發現的樂趣。</w:t>
            </w:r>
          </w:p>
          <w:p w:rsidR="0071151B" w:rsidRPr="001B3087" w:rsidRDefault="0071151B" w:rsidP="00A0066D">
            <w:pPr>
              <w:pStyle w:val="normal0"/>
              <w:jc w:val="both"/>
              <w:rPr>
                <w:sz w:val="20"/>
                <w:szCs w:val="20"/>
              </w:rPr>
            </w:pPr>
            <w:r w:rsidRPr="001B3087">
              <w:rPr>
                <w:sz w:val="20"/>
                <w:szCs w:val="20"/>
              </w:rPr>
              <w:t>ah-</w:t>
            </w:r>
            <w:r w:rsidRPr="001B3087">
              <w:rPr>
                <w:rFonts w:ascii="細明體" w:eastAsia="細明體" w:hAnsi="細明體" w:cs="細明體" w:hint="eastAsia"/>
                <w:sz w:val="20"/>
                <w:szCs w:val="20"/>
              </w:rPr>
              <w:t>Ⅳ</w:t>
            </w:r>
            <w:r w:rsidRPr="001B3087">
              <w:rPr>
                <w:sz w:val="20"/>
                <w:szCs w:val="20"/>
              </w:rPr>
              <w:t>-1</w:t>
            </w:r>
            <w:r w:rsidRPr="001B3087">
              <w:rPr>
                <w:rFonts w:ascii="細明體" w:eastAsia="細明體" w:hAnsi="細明體" w:cs="細明體" w:hint="eastAsia"/>
                <w:sz w:val="20"/>
                <w:szCs w:val="20"/>
              </w:rPr>
              <w:t>對於有關科學發現的報導甚至權威的解釋（如報章雜誌的報導或書本上的</w:t>
            </w:r>
          </w:p>
          <w:p w:rsidR="0071151B" w:rsidRPr="001B3087" w:rsidRDefault="0071151B" w:rsidP="00A0066D">
            <w:pPr>
              <w:pStyle w:val="normal0"/>
              <w:jc w:val="both"/>
              <w:rPr>
                <w:sz w:val="20"/>
                <w:szCs w:val="20"/>
              </w:rPr>
            </w:pPr>
            <w:r w:rsidRPr="001B3087">
              <w:rPr>
                <w:sz w:val="20"/>
                <w:szCs w:val="20"/>
              </w:rPr>
              <w:t xml:space="preserve">       </w:t>
            </w:r>
            <w:r w:rsidRPr="001B3087">
              <w:rPr>
                <w:rFonts w:ascii="細明體" w:eastAsia="細明體" w:hAnsi="細明體" w:cs="細明體" w:hint="eastAsia"/>
                <w:sz w:val="20"/>
                <w:szCs w:val="20"/>
              </w:rPr>
              <w:t>解釋）能抱持懷疑的態度，評估其推論的證據是否充分且可信賴。</w:t>
            </w:r>
          </w:p>
          <w:p w:rsidR="0071151B" w:rsidRPr="001B3087" w:rsidRDefault="0071151B" w:rsidP="00A0066D">
            <w:pPr>
              <w:pStyle w:val="normal0"/>
              <w:spacing w:line="320" w:lineRule="auto"/>
              <w:rPr>
                <w:sz w:val="20"/>
                <w:szCs w:val="20"/>
              </w:rPr>
            </w:pPr>
            <w:r w:rsidRPr="001B3087">
              <w:rPr>
                <w:rFonts w:ascii="細明體" w:eastAsia="細明體" w:hAnsi="細明體" w:cs="細明體" w:hint="eastAsia"/>
                <w:sz w:val="20"/>
                <w:szCs w:val="20"/>
              </w:rPr>
              <w:t>當進行計算機教學時，</w:t>
            </w:r>
            <w:r w:rsidRPr="001B3087">
              <w:rPr>
                <w:sz w:val="20"/>
                <w:szCs w:val="20"/>
              </w:rPr>
              <w:t xml:space="preserve"> </w:t>
            </w:r>
            <w:r w:rsidRPr="001B3087">
              <w:rPr>
                <w:rFonts w:ascii="細明體" w:eastAsia="細明體" w:hAnsi="細明體" w:cs="細明體" w:hint="eastAsia"/>
                <w:sz w:val="20"/>
                <w:szCs w:val="20"/>
              </w:rPr>
              <w:t>教師應視問題情境同</w:t>
            </w:r>
            <w:r w:rsidRPr="001B3087">
              <w:rPr>
                <w:sz w:val="20"/>
                <w:szCs w:val="20"/>
              </w:rPr>
              <w:t xml:space="preserve"> </w:t>
            </w:r>
            <w:r w:rsidRPr="001B3087">
              <w:rPr>
                <w:rFonts w:ascii="細明體" w:eastAsia="細明體" w:hAnsi="細明體" w:cs="細明體" w:hint="eastAsia"/>
                <w:sz w:val="20"/>
                <w:szCs w:val="20"/>
              </w:rPr>
              <w:t>時發展學生估算、心</w:t>
            </w:r>
            <w:r w:rsidRPr="001B3087">
              <w:rPr>
                <w:sz w:val="20"/>
                <w:szCs w:val="20"/>
              </w:rPr>
              <w:t xml:space="preserve"> </w:t>
            </w:r>
            <w:r w:rsidRPr="001B3087">
              <w:rPr>
                <w:rFonts w:ascii="細明體" w:eastAsia="細明體" w:hAnsi="細明體" w:cs="細明體" w:hint="eastAsia"/>
                <w:sz w:val="20"/>
                <w:szCs w:val="20"/>
              </w:rPr>
              <w:t>算、概算等相關能力；</w:t>
            </w:r>
            <w:r w:rsidRPr="001B3087">
              <w:rPr>
                <w:sz w:val="20"/>
                <w:szCs w:val="20"/>
              </w:rPr>
              <w:t xml:space="preserve"> </w:t>
            </w:r>
            <w:r w:rsidRPr="001B3087">
              <w:rPr>
                <w:rFonts w:ascii="細明體" w:eastAsia="細明體" w:hAnsi="細明體" w:cs="細明體" w:hint="eastAsia"/>
                <w:sz w:val="20"/>
                <w:szCs w:val="20"/>
              </w:rPr>
              <w:t>在讓學生體驗計算機</w:t>
            </w:r>
            <w:r w:rsidRPr="001B3087">
              <w:rPr>
                <w:sz w:val="20"/>
                <w:szCs w:val="20"/>
              </w:rPr>
              <w:t xml:space="preserve"> </w:t>
            </w:r>
            <w:r w:rsidRPr="001B3087">
              <w:rPr>
                <w:rFonts w:ascii="細明體" w:eastAsia="細明體" w:hAnsi="細明體" w:cs="細明體" w:hint="eastAsia"/>
                <w:sz w:val="20"/>
                <w:szCs w:val="20"/>
              </w:rPr>
              <w:t>在數學計算或是問題</w:t>
            </w:r>
            <w:r w:rsidRPr="001B3087">
              <w:rPr>
                <w:sz w:val="20"/>
                <w:szCs w:val="20"/>
              </w:rPr>
              <w:t xml:space="preserve"> </w:t>
            </w:r>
            <w:r w:rsidRPr="001B3087">
              <w:rPr>
                <w:rFonts w:ascii="細明體" w:eastAsia="細明體" w:hAnsi="細明體" w:cs="細明體" w:hint="eastAsia"/>
                <w:sz w:val="20"/>
                <w:szCs w:val="20"/>
              </w:rPr>
              <w:t>解決的益處時，也應引</w:t>
            </w:r>
            <w:r w:rsidRPr="001B3087">
              <w:rPr>
                <w:sz w:val="20"/>
                <w:szCs w:val="20"/>
              </w:rPr>
              <w:t xml:space="preserve"> </w:t>
            </w:r>
            <w:r w:rsidRPr="001B3087">
              <w:rPr>
                <w:rFonts w:ascii="細明體" w:eastAsia="細明體" w:hAnsi="細明體" w:cs="細明體" w:hint="eastAsia"/>
                <w:sz w:val="20"/>
                <w:szCs w:val="20"/>
              </w:rPr>
              <w:t>導學生從操作一些例</w:t>
            </w:r>
            <w:r w:rsidRPr="001B3087">
              <w:rPr>
                <w:sz w:val="20"/>
                <w:szCs w:val="20"/>
              </w:rPr>
              <w:t xml:space="preserve"> </w:t>
            </w:r>
            <w:r w:rsidRPr="001B3087">
              <w:rPr>
                <w:rFonts w:ascii="細明體" w:eastAsia="細明體" w:hAnsi="細明體" w:cs="細明體" w:hint="eastAsia"/>
                <w:sz w:val="20"/>
                <w:szCs w:val="20"/>
              </w:rPr>
              <w:t>子中察覺到計算機的</w:t>
            </w:r>
            <w:r w:rsidRPr="001B3087">
              <w:rPr>
                <w:sz w:val="20"/>
                <w:szCs w:val="20"/>
              </w:rPr>
              <w:t xml:space="preserve"> </w:t>
            </w:r>
            <w:r w:rsidRPr="001B3087">
              <w:rPr>
                <w:rFonts w:ascii="細明體" w:eastAsia="細明體" w:hAnsi="細明體" w:cs="細明體" w:hint="eastAsia"/>
                <w:sz w:val="20"/>
                <w:szCs w:val="20"/>
              </w:rPr>
              <w:t>可能限制。</w:t>
            </w:r>
          </w:p>
        </w:tc>
      </w:tr>
      <w:tr w:rsidR="0071151B" w:rsidRPr="001B3087" w:rsidTr="00A0066D">
        <w:trPr>
          <w:jc w:val="center"/>
        </w:trPr>
        <w:tc>
          <w:tcPr>
            <w:tcW w:w="1864" w:type="dxa"/>
          </w:tcPr>
          <w:p w:rsidR="0071151B" w:rsidRPr="001B3087" w:rsidRDefault="0071151B" w:rsidP="00A0066D">
            <w:pPr>
              <w:pStyle w:val="normal0"/>
              <w:spacing w:line="320" w:lineRule="auto"/>
              <w:rPr>
                <w:rFonts w:ascii="?????" w:hAnsi="?????" w:cs="?????"/>
              </w:rPr>
            </w:pPr>
            <w:r w:rsidRPr="001B3087">
              <w:rPr>
                <w:rFonts w:ascii="新細明體" w:hAnsi="新細明體" w:cs="新細明體" w:hint="eastAsia"/>
              </w:rPr>
              <w:t>學習內容</w:t>
            </w:r>
          </w:p>
        </w:tc>
        <w:tc>
          <w:tcPr>
            <w:tcW w:w="13270" w:type="dxa"/>
            <w:gridSpan w:val="7"/>
          </w:tcPr>
          <w:p w:rsidR="0071151B" w:rsidRPr="001B3087" w:rsidRDefault="0071151B" w:rsidP="00A0066D">
            <w:pPr>
              <w:pStyle w:val="normal0"/>
              <w:spacing w:line="320" w:lineRule="auto"/>
              <w:ind w:left="948" w:hanging="845"/>
              <w:rPr>
                <w:rFonts w:ascii="?????" w:hAnsi="?????" w:cs="?????"/>
              </w:rPr>
            </w:pPr>
            <w:r w:rsidRPr="001B3087">
              <w:rPr>
                <w:rFonts w:ascii="?????" w:hAnsi="?????" w:cs="?????"/>
              </w:rPr>
              <w:t>Bc-IV-2</w:t>
            </w:r>
            <w:r w:rsidRPr="001B3087">
              <w:rPr>
                <w:rFonts w:ascii="新細明體" w:hAnsi="新細明體" w:cs="新細明體" w:hint="eastAsia"/>
              </w:rPr>
              <w:t>細胞利用養分進行呼吸作用釋放能量，供生物生存所需。</w:t>
            </w:r>
          </w:p>
          <w:p w:rsidR="0071151B" w:rsidRPr="001B3087" w:rsidRDefault="0071151B" w:rsidP="00A0066D">
            <w:pPr>
              <w:pStyle w:val="normal0"/>
              <w:spacing w:line="320" w:lineRule="auto"/>
              <w:ind w:left="948" w:hanging="845"/>
              <w:rPr>
                <w:rFonts w:ascii="?????" w:hAnsi="?????" w:cs="?????"/>
              </w:rPr>
            </w:pPr>
            <w:r w:rsidRPr="001B3087">
              <w:rPr>
                <w:rFonts w:ascii="?????" w:hAnsi="?????" w:cs="?????"/>
              </w:rPr>
              <w:t>Bc-IV-3</w:t>
            </w:r>
            <w:r w:rsidRPr="001B3087">
              <w:rPr>
                <w:rFonts w:ascii="新細明體" w:hAnsi="新細明體" w:cs="新細明體" w:hint="eastAsia"/>
              </w:rPr>
              <w:t>植物利用葉綠體進行光合作用，將二氧化碳和水轉變成醣類養分，並釋出氧氣；養分可供植物本身及動物生長所需。</w:t>
            </w:r>
          </w:p>
          <w:p w:rsidR="0071151B" w:rsidRPr="001B3087" w:rsidRDefault="0071151B" w:rsidP="00A0066D">
            <w:pPr>
              <w:pStyle w:val="normal0"/>
              <w:spacing w:line="320" w:lineRule="auto"/>
              <w:ind w:left="948" w:hanging="845"/>
              <w:rPr>
                <w:rFonts w:ascii="?????" w:hAnsi="?????" w:cs="?????"/>
              </w:rPr>
            </w:pPr>
            <w:r w:rsidRPr="001B3087">
              <w:rPr>
                <w:rFonts w:ascii="?????" w:hAnsi="?????" w:cs="?????"/>
              </w:rPr>
              <w:t>Bc-IV-4</w:t>
            </w:r>
            <w:r w:rsidRPr="001B3087">
              <w:rPr>
                <w:rFonts w:ascii="新細明體" w:hAnsi="新細明體" w:cs="新細明體" w:hint="eastAsia"/>
              </w:rPr>
              <w:t>日光、二氧化碳和水分等因素會影響光合作用的進行，這些因素的影響可經由探究實驗來證實。</w:t>
            </w:r>
          </w:p>
          <w:p w:rsidR="0071151B" w:rsidRPr="001B3087" w:rsidRDefault="0071151B" w:rsidP="00A0066D">
            <w:pPr>
              <w:pStyle w:val="normal0"/>
              <w:spacing w:line="320" w:lineRule="auto"/>
              <w:ind w:left="948" w:hanging="845"/>
              <w:rPr>
                <w:rFonts w:ascii="?????" w:hAnsi="?????" w:cs="?????"/>
              </w:rPr>
            </w:pPr>
            <w:r w:rsidRPr="001B3087">
              <w:rPr>
                <w:rFonts w:ascii="?????" w:hAnsi="?????" w:cs="?????"/>
              </w:rPr>
              <w:t>Bd-IV-1</w:t>
            </w:r>
            <w:r w:rsidRPr="001B3087">
              <w:rPr>
                <w:rFonts w:ascii="新細明體" w:hAnsi="新細明體" w:cs="新細明體" w:hint="eastAsia"/>
              </w:rPr>
              <w:t>生態系中的能量來源是太陽，能量會經由食物鏈在不同生物間流轉。</w:t>
            </w:r>
          </w:p>
          <w:p w:rsidR="0071151B" w:rsidRPr="001B3087" w:rsidRDefault="0071151B" w:rsidP="00A0066D">
            <w:pPr>
              <w:pStyle w:val="normal0"/>
              <w:spacing w:line="320" w:lineRule="auto"/>
              <w:ind w:left="948" w:hanging="845"/>
              <w:rPr>
                <w:rFonts w:ascii="?????" w:hAnsi="?????" w:cs="?????"/>
              </w:rPr>
            </w:pPr>
            <w:r w:rsidRPr="001B3087">
              <w:rPr>
                <w:rFonts w:ascii="?????" w:hAnsi="?????" w:cs="?????"/>
              </w:rPr>
              <w:t>Bd-IV-2</w:t>
            </w:r>
            <w:r w:rsidRPr="001B3087">
              <w:rPr>
                <w:rFonts w:ascii="新細明體" w:hAnsi="新細明體" w:cs="新細明體" w:hint="eastAsia"/>
              </w:rPr>
              <w:t>在生態系中，碳元素會出現在不同的物質中如二氧化碳、葡萄糖，在生物與無生物間循環使用。</w:t>
            </w:r>
          </w:p>
          <w:p w:rsidR="0071151B" w:rsidRPr="001B3087" w:rsidRDefault="0071151B" w:rsidP="00A0066D">
            <w:pPr>
              <w:pStyle w:val="normal0"/>
              <w:spacing w:line="320" w:lineRule="auto"/>
              <w:ind w:left="948" w:hanging="845"/>
              <w:rPr>
                <w:rFonts w:ascii="?????" w:hAnsi="?????" w:cs="?????"/>
              </w:rPr>
            </w:pPr>
            <w:r w:rsidRPr="001B3087">
              <w:rPr>
                <w:rFonts w:ascii="?????" w:hAnsi="?????" w:cs="?????"/>
              </w:rPr>
              <w:t>Bd-IV-3</w:t>
            </w:r>
            <w:r w:rsidRPr="001B3087">
              <w:rPr>
                <w:rFonts w:ascii="新細明體" w:hAnsi="新細明體" w:cs="新細明體" w:hint="eastAsia"/>
              </w:rPr>
              <w:t>生態系中，生產者、消費者和分解者共同促成能量的流轉和物質的循環。</w:t>
            </w:r>
          </w:p>
          <w:p w:rsidR="0071151B" w:rsidRPr="001B3087" w:rsidRDefault="0071151B" w:rsidP="00A0066D">
            <w:pPr>
              <w:pStyle w:val="normal0"/>
              <w:spacing w:line="320" w:lineRule="auto"/>
              <w:ind w:left="948" w:hanging="845"/>
              <w:rPr>
                <w:rFonts w:ascii="?????" w:hAnsi="?????" w:cs="?????"/>
              </w:rPr>
            </w:pPr>
            <w:r w:rsidRPr="001B3087">
              <w:rPr>
                <w:rFonts w:ascii="?????" w:hAnsi="?????" w:cs="?????"/>
              </w:rPr>
              <w:t>Jd-</w:t>
            </w:r>
            <w:r w:rsidRPr="001B3087">
              <w:rPr>
                <w:rFonts w:ascii="新細明體" w:hAnsi="新細明體" w:cs="新細明體" w:hint="eastAsia"/>
              </w:rPr>
              <w:t>Ⅳ</w:t>
            </w:r>
            <w:r w:rsidRPr="001B3087">
              <w:rPr>
                <w:rFonts w:ascii="?????" w:hAnsi="?????" w:cs="?????"/>
              </w:rPr>
              <w:t xml:space="preserve">-3  </w:t>
            </w:r>
            <w:r w:rsidRPr="001B3087">
              <w:rPr>
                <w:rFonts w:ascii="新細明體" w:hAnsi="新細明體" w:cs="新細明體" w:hint="eastAsia"/>
              </w:rPr>
              <w:t>實驗認識廣用指示劑及</w:t>
            </w:r>
            <w:r w:rsidRPr="001B3087">
              <w:rPr>
                <w:rFonts w:ascii="?????" w:hAnsi="?????" w:cs="?????"/>
              </w:rPr>
              <w:t xml:space="preserve"> pH </w:t>
            </w:r>
            <w:r w:rsidRPr="001B3087">
              <w:rPr>
                <w:rFonts w:ascii="新細明體" w:hAnsi="新細明體" w:cs="新細明體" w:hint="eastAsia"/>
              </w:rPr>
              <w:t>計。</w:t>
            </w:r>
          </w:p>
          <w:p w:rsidR="0071151B" w:rsidRPr="001B3087" w:rsidRDefault="0071151B" w:rsidP="00A0066D">
            <w:pPr>
              <w:pStyle w:val="normal0"/>
              <w:spacing w:line="320" w:lineRule="auto"/>
              <w:ind w:left="948" w:hanging="845"/>
              <w:rPr>
                <w:rFonts w:ascii="?????" w:hAnsi="?????" w:cs="?????"/>
              </w:rPr>
            </w:pPr>
            <w:r w:rsidRPr="001B3087">
              <w:rPr>
                <w:rFonts w:ascii="?????" w:hAnsi="?????" w:cs="?????"/>
              </w:rPr>
              <w:t>Jd-</w:t>
            </w:r>
            <w:r w:rsidRPr="001B3087">
              <w:rPr>
                <w:rFonts w:ascii="新細明體" w:hAnsi="新細明體" w:cs="新細明體" w:hint="eastAsia"/>
              </w:rPr>
              <w:t>Ⅳ</w:t>
            </w:r>
            <w:r w:rsidRPr="001B3087">
              <w:rPr>
                <w:rFonts w:ascii="?????" w:hAnsi="?????" w:cs="?????"/>
              </w:rPr>
              <w:t xml:space="preserve">-5  </w:t>
            </w:r>
            <w:r w:rsidRPr="001B3087">
              <w:rPr>
                <w:rFonts w:ascii="新細明體" w:hAnsi="新細明體" w:cs="新細明體" w:hint="eastAsia"/>
              </w:rPr>
              <w:t>酸、鹼、鹽類在日常生活中的應用與危險性。</w:t>
            </w:r>
          </w:p>
          <w:p w:rsidR="0071151B" w:rsidRPr="001B3087" w:rsidRDefault="0071151B" w:rsidP="00A0066D">
            <w:pPr>
              <w:pStyle w:val="normal0"/>
              <w:spacing w:line="320" w:lineRule="auto"/>
              <w:ind w:left="948" w:hanging="845"/>
              <w:rPr>
                <w:rFonts w:ascii="?????" w:hAnsi="?????" w:cs="?????"/>
              </w:rPr>
            </w:pPr>
            <w:r w:rsidRPr="001B3087">
              <w:rPr>
                <w:rFonts w:ascii="?????" w:hAnsi="?????" w:cs="?????"/>
              </w:rPr>
              <w:t>Gc-IV-2</w:t>
            </w:r>
            <w:r w:rsidRPr="001B3087">
              <w:rPr>
                <w:rFonts w:ascii="新細明體" w:hAnsi="新細明體" w:cs="新細明體" w:hint="eastAsia"/>
              </w:rPr>
              <w:t>地球上有形形色色的生物，在生態系中擔任不同的角色，發揮不同的功能，有助於維持生態系的穩定。</w:t>
            </w:r>
          </w:p>
          <w:p w:rsidR="0071151B" w:rsidRPr="001B3087" w:rsidRDefault="0071151B" w:rsidP="00A0066D">
            <w:pPr>
              <w:pStyle w:val="normal0"/>
              <w:spacing w:line="320" w:lineRule="auto"/>
              <w:ind w:left="948" w:hanging="845"/>
              <w:rPr>
                <w:rFonts w:ascii="?????" w:hAnsi="?????" w:cs="?????"/>
              </w:rPr>
            </w:pPr>
            <w:r w:rsidRPr="001B3087">
              <w:rPr>
                <w:rFonts w:ascii="?????" w:hAnsi="?????" w:cs="?????"/>
              </w:rPr>
              <w:t>Ma-</w:t>
            </w:r>
            <w:r w:rsidRPr="001B3087">
              <w:rPr>
                <w:rFonts w:ascii="新細明體" w:hAnsi="新細明體" w:cs="新細明體" w:hint="eastAsia"/>
              </w:rPr>
              <w:t>Ⅳ</w:t>
            </w:r>
            <w:r w:rsidRPr="001B3087">
              <w:rPr>
                <w:rFonts w:ascii="?????" w:hAnsi="?????" w:cs="?????"/>
              </w:rPr>
              <w:t xml:space="preserve">-4 </w:t>
            </w:r>
            <w:r w:rsidRPr="001B3087">
              <w:rPr>
                <w:rFonts w:ascii="新細明體" w:hAnsi="新細明體" w:cs="新細明體" w:hint="eastAsia"/>
              </w:rPr>
              <w:t>各種發電方式與新興的能源科技對社會、經濟、環境與生態的影響。</w:t>
            </w:r>
          </w:p>
          <w:p w:rsidR="0071151B" w:rsidRPr="001B3087" w:rsidRDefault="0071151B" w:rsidP="00A0066D">
            <w:pPr>
              <w:pStyle w:val="normal0"/>
              <w:spacing w:line="320" w:lineRule="auto"/>
              <w:ind w:left="948" w:hanging="845"/>
              <w:rPr>
                <w:rFonts w:ascii="?????" w:hAnsi="?????" w:cs="?????"/>
              </w:rPr>
            </w:pPr>
            <w:r w:rsidRPr="001B3087">
              <w:rPr>
                <w:rFonts w:ascii="?????" w:hAnsi="?????" w:cs="?????"/>
              </w:rPr>
              <w:t>Na-</w:t>
            </w:r>
            <w:r w:rsidRPr="001B3087">
              <w:rPr>
                <w:rFonts w:ascii="新細明體" w:hAnsi="新細明體" w:cs="新細明體" w:hint="eastAsia"/>
              </w:rPr>
              <w:t>Ⅳ</w:t>
            </w:r>
            <w:r w:rsidRPr="001B3087">
              <w:rPr>
                <w:rFonts w:ascii="?????" w:hAnsi="?????" w:cs="?????"/>
              </w:rPr>
              <w:t xml:space="preserve">-1 </w:t>
            </w:r>
            <w:r w:rsidRPr="001B3087">
              <w:rPr>
                <w:rFonts w:ascii="新細明體" w:hAnsi="新細明體" w:cs="新細明體" w:hint="eastAsia"/>
              </w:rPr>
              <w:t>利用生物資源會影響生物間相互依存的關係。</w:t>
            </w:r>
          </w:p>
          <w:p w:rsidR="0071151B" w:rsidRPr="001B3087" w:rsidRDefault="0071151B" w:rsidP="00A0066D">
            <w:pPr>
              <w:pStyle w:val="normal0"/>
              <w:spacing w:line="320" w:lineRule="auto"/>
              <w:ind w:left="948" w:hanging="845"/>
              <w:rPr>
                <w:rFonts w:ascii="?????" w:hAnsi="?????" w:cs="?????"/>
              </w:rPr>
            </w:pPr>
            <w:r w:rsidRPr="001B3087">
              <w:rPr>
                <w:rFonts w:ascii="?????" w:hAnsi="?????" w:cs="?????"/>
              </w:rPr>
              <w:t>Na-</w:t>
            </w:r>
            <w:r w:rsidRPr="001B3087">
              <w:rPr>
                <w:rFonts w:ascii="新細明體" w:hAnsi="新細明體" w:cs="新細明體" w:hint="eastAsia"/>
              </w:rPr>
              <w:t>Ⅳ</w:t>
            </w:r>
            <w:r w:rsidRPr="001B3087">
              <w:rPr>
                <w:rFonts w:ascii="?????" w:hAnsi="?????" w:cs="?????"/>
              </w:rPr>
              <w:t xml:space="preserve">-2 </w:t>
            </w:r>
            <w:r w:rsidRPr="001B3087">
              <w:rPr>
                <w:rFonts w:ascii="新細明體" w:hAnsi="新細明體" w:cs="新細明體" w:hint="eastAsia"/>
              </w:rPr>
              <w:t>生活中節約能源的方法。</w:t>
            </w:r>
          </w:p>
          <w:p w:rsidR="0071151B" w:rsidRPr="001B3087" w:rsidRDefault="0071151B" w:rsidP="00A0066D">
            <w:pPr>
              <w:pStyle w:val="normal0"/>
              <w:spacing w:line="320" w:lineRule="auto"/>
              <w:ind w:left="948" w:hanging="845"/>
              <w:rPr>
                <w:rFonts w:ascii="?????" w:hAnsi="?????" w:cs="?????"/>
              </w:rPr>
            </w:pPr>
            <w:r w:rsidRPr="001B3087">
              <w:rPr>
                <w:rFonts w:ascii="?????" w:hAnsi="?????" w:cs="?????"/>
              </w:rPr>
              <w:t>Na-</w:t>
            </w:r>
            <w:r w:rsidRPr="001B3087">
              <w:rPr>
                <w:rFonts w:ascii="新細明體" w:hAnsi="新細明體" w:cs="新細明體" w:hint="eastAsia"/>
              </w:rPr>
              <w:t>Ⅳ</w:t>
            </w:r>
            <w:r w:rsidRPr="001B3087">
              <w:rPr>
                <w:rFonts w:ascii="?????" w:hAnsi="?????" w:cs="?????"/>
              </w:rPr>
              <w:t xml:space="preserve">-3 </w:t>
            </w:r>
            <w:r w:rsidRPr="001B3087">
              <w:rPr>
                <w:rFonts w:ascii="新細明體" w:hAnsi="新細明體" w:cs="新細明體" w:hint="eastAsia"/>
              </w:rPr>
              <w:t>環境品質繫於資源的永續利用與維持生態平衡。</w:t>
            </w:r>
          </w:p>
          <w:p w:rsidR="0071151B" w:rsidRPr="001B3087" w:rsidRDefault="0071151B" w:rsidP="00A0066D">
            <w:pPr>
              <w:pStyle w:val="normal0"/>
              <w:spacing w:line="320" w:lineRule="auto"/>
              <w:ind w:left="948" w:hanging="845"/>
              <w:rPr>
                <w:rFonts w:ascii="?????" w:hAnsi="?????" w:cs="?????"/>
              </w:rPr>
            </w:pPr>
            <w:r w:rsidRPr="001B3087">
              <w:rPr>
                <w:rFonts w:ascii="?????" w:hAnsi="?????" w:cs="?????"/>
              </w:rPr>
              <w:t>Na-</w:t>
            </w:r>
            <w:r w:rsidRPr="001B3087">
              <w:rPr>
                <w:rFonts w:ascii="新細明體" w:hAnsi="新細明體" w:cs="新細明體" w:hint="eastAsia"/>
              </w:rPr>
              <w:t>Ⅳ</w:t>
            </w:r>
            <w:r w:rsidRPr="001B3087">
              <w:rPr>
                <w:rFonts w:ascii="?????" w:hAnsi="?????" w:cs="?????"/>
              </w:rPr>
              <w:t xml:space="preserve">-4 </w:t>
            </w:r>
            <w:r w:rsidRPr="001B3087">
              <w:rPr>
                <w:rFonts w:ascii="新細明體" w:hAnsi="新細明體" w:cs="新細明體" w:hint="eastAsia"/>
              </w:rPr>
              <w:t>資源使用的</w:t>
            </w:r>
            <w:r w:rsidRPr="001B3087">
              <w:rPr>
                <w:rFonts w:ascii="?????" w:hAnsi="?????" w:cs="?????"/>
              </w:rPr>
              <w:t>5R</w:t>
            </w:r>
            <w:r w:rsidRPr="001B3087">
              <w:rPr>
                <w:rFonts w:ascii="新細明體" w:hAnsi="新細明體" w:cs="新細明體" w:hint="eastAsia"/>
              </w:rPr>
              <w:t>：減量、抗拒誘惑、重複使用、回收與再生。</w:t>
            </w:r>
          </w:p>
          <w:p w:rsidR="0071151B" w:rsidRPr="001B3087" w:rsidRDefault="0071151B" w:rsidP="00A0066D">
            <w:pPr>
              <w:pStyle w:val="normal0"/>
              <w:spacing w:line="320" w:lineRule="auto"/>
              <w:ind w:left="948" w:hanging="845"/>
              <w:rPr>
                <w:rFonts w:ascii="?????" w:hAnsi="?????" w:cs="?????"/>
              </w:rPr>
            </w:pPr>
            <w:r w:rsidRPr="001B3087">
              <w:rPr>
                <w:rFonts w:ascii="?????" w:hAnsi="?????" w:cs="?????"/>
              </w:rPr>
              <w:t>Nc-IV-3</w:t>
            </w:r>
            <w:r w:rsidRPr="001B3087">
              <w:rPr>
                <w:rFonts w:ascii="新細明體" w:hAnsi="新細明體" w:cs="新細明體" w:hint="eastAsia"/>
              </w:rPr>
              <w:t>化石燃料的形成及特性。</w:t>
            </w:r>
          </w:p>
          <w:p w:rsidR="0071151B" w:rsidRPr="001B3087" w:rsidRDefault="0071151B" w:rsidP="00A0066D">
            <w:pPr>
              <w:pStyle w:val="normal0"/>
              <w:spacing w:line="320" w:lineRule="auto"/>
              <w:ind w:left="948" w:hanging="845"/>
              <w:rPr>
                <w:rFonts w:ascii="?????" w:hAnsi="?????" w:cs="?????"/>
              </w:rPr>
            </w:pPr>
            <w:r w:rsidRPr="001B3087">
              <w:rPr>
                <w:rFonts w:ascii="?????" w:hAnsi="?????" w:cs="?????"/>
              </w:rPr>
              <w:t>Nc-</w:t>
            </w:r>
            <w:r w:rsidRPr="001B3087">
              <w:rPr>
                <w:rFonts w:ascii="新細明體" w:hAnsi="新細明體" w:cs="新細明體" w:hint="eastAsia"/>
              </w:rPr>
              <w:t>Ⅳ</w:t>
            </w:r>
            <w:r w:rsidRPr="001B3087">
              <w:rPr>
                <w:rFonts w:ascii="?????" w:hAnsi="?????" w:cs="?????"/>
              </w:rPr>
              <w:t>-2</w:t>
            </w:r>
          </w:p>
          <w:p w:rsidR="0071151B" w:rsidRPr="001B3087" w:rsidRDefault="0071151B" w:rsidP="00A0066D">
            <w:pPr>
              <w:pStyle w:val="normal0"/>
              <w:spacing w:line="320" w:lineRule="auto"/>
              <w:ind w:left="948" w:hanging="845"/>
              <w:rPr>
                <w:rFonts w:ascii="?????" w:hAnsi="?????" w:cs="?????"/>
              </w:rPr>
            </w:pPr>
            <w:r w:rsidRPr="001B3087">
              <w:rPr>
                <w:rFonts w:ascii="新細明體" w:hAnsi="新細明體" w:cs="新細明體" w:hint="eastAsia"/>
              </w:rPr>
              <w:t>開發任何一種能源，都有風險，應依</w:t>
            </w:r>
            <w:r w:rsidRPr="001B3087">
              <w:rPr>
                <w:rFonts w:ascii="?????" w:hAnsi="?????" w:cs="?????"/>
              </w:rPr>
              <w:t xml:space="preserve"> </w:t>
            </w:r>
            <w:r w:rsidRPr="001B3087">
              <w:rPr>
                <w:rFonts w:ascii="新細明體" w:hAnsi="新細明體" w:cs="新細明體" w:hint="eastAsia"/>
              </w:rPr>
              <w:t>據證據來評估與決策。</w:t>
            </w:r>
          </w:p>
          <w:p w:rsidR="0071151B" w:rsidRPr="001B3087" w:rsidRDefault="0071151B" w:rsidP="00A0066D">
            <w:pPr>
              <w:pStyle w:val="normal0"/>
              <w:spacing w:line="320" w:lineRule="auto"/>
              <w:ind w:left="948" w:hanging="845"/>
              <w:rPr>
                <w:rFonts w:ascii="?????" w:hAnsi="?????" w:cs="?????"/>
              </w:rPr>
            </w:pPr>
            <w:r w:rsidRPr="001B3087">
              <w:rPr>
                <w:rFonts w:ascii="?????" w:hAnsi="?????" w:cs="?????"/>
              </w:rPr>
              <w:t>Me-IV-4</w:t>
            </w:r>
            <w:r w:rsidRPr="001B3087">
              <w:rPr>
                <w:rFonts w:ascii="新細明體" w:hAnsi="新細明體" w:cs="新細明體" w:hint="eastAsia"/>
              </w:rPr>
              <w:t>溫室氣體與全球暖化。</w:t>
            </w:r>
          </w:p>
          <w:p w:rsidR="0071151B" w:rsidRPr="001B3087" w:rsidRDefault="0071151B" w:rsidP="00A0066D">
            <w:pPr>
              <w:pStyle w:val="normal0"/>
              <w:spacing w:line="320" w:lineRule="auto"/>
              <w:ind w:left="948" w:hanging="845"/>
              <w:rPr>
                <w:rFonts w:ascii="?????" w:hAnsi="?????" w:cs="?????"/>
              </w:rPr>
            </w:pPr>
            <w:r w:rsidRPr="001B3087">
              <w:rPr>
                <w:rFonts w:ascii="?????" w:hAnsi="?????" w:cs="?????"/>
              </w:rPr>
              <w:t>INa-</w:t>
            </w:r>
            <w:r w:rsidRPr="001B3087">
              <w:rPr>
                <w:rFonts w:ascii="新細明體" w:hAnsi="新細明體" w:cs="新細明體" w:hint="eastAsia"/>
              </w:rPr>
              <w:t>Ⅳ</w:t>
            </w:r>
            <w:r w:rsidRPr="001B3087">
              <w:rPr>
                <w:rFonts w:ascii="?????" w:hAnsi="?????" w:cs="?????"/>
              </w:rPr>
              <w:t xml:space="preserve">-4 </w:t>
            </w:r>
            <w:r w:rsidRPr="001B3087">
              <w:rPr>
                <w:rFonts w:ascii="新細明體" w:hAnsi="新細明體" w:cs="新細明體" w:hint="eastAsia"/>
              </w:rPr>
              <w:t>生活中各種能源的特性及其影響。</w:t>
            </w:r>
          </w:p>
          <w:p w:rsidR="0071151B" w:rsidRPr="001B3087" w:rsidRDefault="0071151B" w:rsidP="00A0066D">
            <w:pPr>
              <w:pStyle w:val="normal0"/>
              <w:spacing w:line="320" w:lineRule="auto"/>
              <w:ind w:left="948" w:hanging="845"/>
              <w:rPr>
                <w:rFonts w:ascii="?????" w:hAnsi="?????" w:cs="?????"/>
              </w:rPr>
            </w:pPr>
            <w:r w:rsidRPr="001B3087">
              <w:rPr>
                <w:rFonts w:ascii="?????" w:hAnsi="?????" w:cs="?????"/>
              </w:rPr>
              <w:t>INa-</w:t>
            </w:r>
            <w:r w:rsidRPr="001B3087">
              <w:rPr>
                <w:rFonts w:ascii="新細明體" w:hAnsi="新細明體" w:cs="新細明體" w:hint="eastAsia"/>
              </w:rPr>
              <w:t>Ⅳ</w:t>
            </w:r>
            <w:r w:rsidRPr="001B3087">
              <w:rPr>
                <w:rFonts w:ascii="?????" w:hAnsi="?????" w:cs="?????"/>
              </w:rPr>
              <w:t xml:space="preserve">-5 </w:t>
            </w:r>
            <w:r w:rsidRPr="001B3087">
              <w:rPr>
                <w:rFonts w:ascii="新細明體" w:hAnsi="新細明體" w:cs="新細明體" w:hint="eastAsia"/>
              </w:rPr>
              <w:t>能源開發、利用與永續性。</w:t>
            </w:r>
          </w:p>
          <w:p w:rsidR="0071151B" w:rsidRPr="001B3087" w:rsidRDefault="0071151B" w:rsidP="00A0066D">
            <w:pPr>
              <w:pStyle w:val="normal0"/>
              <w:spacing w:line="320" w:lineRule="auto"/>
              <w:ind w:left="948" w:hanging="845"/>
              <w:rPr>
                <w:rFonts w:ascii="?????" w:hAnsi="?????" w:cs="?????"/>
              </w:rPr>
            </w:pPr>
            <w:r w:rsidRPr="001B3087">
              <w:rPr>
                <w:rFonts w:ascii="?????" w:hAnsi="?????" w:cs="?????"/>
              </w:rPr>
              <w:t>INg-</w:t>
            </w:r>
            <w:r w:rsidRPr="001B3087">
              <w:rPr>
                <w:rFonts w:ascii="新細明體" w:hAnsi="新細明體" w:cs="新細明體" w:hint="eastAsia"/>
              </w:rPr>
              <w:t>Ⅳ</w:t>
            </w:r>
            <w:r w:rsidRPr="001B3087">
              <w:rPr>
                <w:rFonts w:ascii="?????" w:hAnsi="?????" w:cs="?????"/>
              </w:rPr>
              <w:t xml:space="preserve">-2 </w:t>
            </w:r>
            <w:r w:rsidRPr="001B3087">
              <w:rPr>
                <w:rFonts w:ascii="新細明體" w:hAnsi="新細明體" w:cs="新細明體" w:hint="eastAsia"/>
              </w:rPr>
              <w:t>大氣組成中的變動氣體，有些是溫室氣體。</w:t>
            </w:r>
          </w:p>
          <w:p w:rsidR="0071151B" w:rsidRPr="001B3087" w:rsidRDefault="0071151B" w:rsidP="00A0066D">
            <w:pPr>
              <w:pStyle w:val="normal0"/>
              <w:spacing w:line="320" w:lineRule="auto"/>
              <w:ind w:left="948" w:hanging="845"/>
              <w:rPr>
                <w:rFonts w:ascii="?????" w:hAnsi="?????" w:cs="?????"/>
              </w:rPr>
            </w:pPr>
            <w:r w:rsidRPr="001B3087">
              <w:rPr>
                <w:rFonts w:ascii="?????" w:hAnsi="?????" w:cs="?????"/>
              </w:rPr>
              <w:t>INg-</w:t>
            </w:r>
            <w:r w:rsidRPr="001B3087">
              <w:rPr>
                <w:rFonts w:ascii="新細明體" w:hAnsi="新細明體" w:cs="新細明體" w:hint="eastAsia"/>
              </w:rPr>
              <w:t>Ⅳ</w:t>
            </w:r>
            <w:r w:rsidRPr="001B3087">
              <w:rPr>
                <w:rFonts w:ascii="?????" w:hAnsi="?????" w:cs="?????"/>
              </w:rPr>
              <w:t xml:space="preserve">-3 </w:t>
            </w:r>
            <w:r w:rsidRPr="001B3087">
              <w:rPr>
                <w:rFonts w:ascii="新細明體" w:hAnsi="新細明體" w:cs="新細明體" w:hint="eastAsia"/>
              </w:rPr>
              <w:t>不同物質受熱後，其溫度的變化可能不同。</w:t>
            </w:r>
          </w:p>
          <w:p w:rsidR="0071151B" w:rsidRPr="001B3087" w:rsidRDefault="0071151B" w:rsidP="00A0066D">
            <w:pPr>
              <w:pStyle w:val="normal0"/>
              <w:spacing w:line="320" w:lineRule="auto"/>
              <w:ind w:left="948" w:hanging="845"/>
              <w:rPr>
                <w:rFonts w:ascii="?????" w:hAnsi="?????" w:cs="?????"/>
              </w:rPr>
            </w:pPr>
            <w:r w:rsidRPr="001B3087">
              <w:rPr>
                <w:rFonts w:ascii="?????" w:hAnsi="?????" w:cs="?????"/>
              </w:rPr>
              <w:t>INg-</w:t>
            </w:r>
            <w:r w:rsidRPr="001B3087">
              <w:rPr>
                <w:rFonts w:ascii="新細明體" w:hAnsi="新細明體" w:cs="新細明體" w:hint="eastAsia"/>
              </w:rPr>
              <w:t>Ⅳ</w:t>
            </w:r>
            <w:r w:rsidRPr="001B3087">
              <w:rPr>
                <w:rFonts w:ascii="?????" w:hAnsi="?????" w:cs="?????"/>
              </w:rPr>
              <w:t xml:space="preserve">-7 </w:t>
            </w:r>
            <w:r w:rsidRPr="001B3087">
              <w:rPr>
                <w:rFonts w:ascii="新細明體" w:hAnsi="新細明體" w:cs="新細明體" w:hint="eastAsia"/>
              </w:rPr>
              <w:t>溫室氣體與全球暖化的關係。</w:t>
            </w:r>
          </w:p>
          <w:p w:rsidR="0071151B" w:rsidRPr="001B3087" w:rsidRDefault="0071151B" w:rsidP="00A0066D">
            <w:pPr>
              <w:pStyle w:val="normal0"/>
              <w:spacing w:line="320" w:lineRule="auto"/>
              <w:ind w:left="948" w:hanging="845"/>
              <w:rPr>
                <w:rFonts w:ascii="?????" w:hAnsi="?????" w:cs="?????"/>
              </w:rPr>
            </w:pPr>
            <w:r w:rsidRPr="001B3087">
              <w:rPr>
                <w:rFonts w:ascii="?????" w:hAnsi="?????" w:cs="?????"/>
              </w:rPr>
              <w:t xml:space="preserve">N-7-9 </w:t>
            </w:r>
            <w:r w:rsidRPr="001B3087">
              <w:rPr>
                <w:rFonts w:ascii="新細明體" w:hAnsi="新細明體" w:cs="新細明體" w:hint="eastAsia"/>
              </w:rPr>
              <w:t>比：比；比例式；正比；反比；相關之基本運算與應用問題（教學情境應以有意義之比值為例，並盡量舉整數比值以利學生理解）。</w:t>
            </w:r>
          </w:p>
          <w:p w:rsidR="0071151B" w:rsidRPr="001B3087" w:rsidRDefault="0071151B" w:rsidP="00A0066D">
            <w:pPr>
              <w:pStyle w:val="normal0"/>
              <w:spacing w:line="320" w:lineRule="auto"/>
              <w:ind w:left="948" w:hanging="845"/>
              <w:rPr>
                <w:rFonts w:ascii="?????" w:hAnsi="?????" w:cs="?????"/>
              </w:rPr>
            </w:pPr>
          </w:p>
        </w:tc>
      </w:tr>
      <w:tr w:rsidR="0071151B" w:rsidRPr="001B3087" w:rsidTr="00A0066D">
        <w:trPr>
          <w:jc w:val="center"/>
        </w:trPr>
        <w:tc>
          <w:tcPr>
            <w:tcW w:w="1864" w:type="dxa"/>
          </w:tcPr>
          <w:p w:rsidR="0071151B" w:rsidRPr="001B3087" w:rsidRDefault="0071151B" w:rsidP="00A0066D">
            <w:pPr>
              <w:pStyle w:val="normal0"/>
              <w:rPr>
                <w:rFonts w:ascii="?????" w:hAnsi="?????" w:cs="?????"/>
              </w:rPr>
            </w:pPr>
            <w:r w:rsidRPr="001B3087">
              <w:rPr>
                <w:rFonts w:ascii="新細明體" w:hAnsi="新細明體" w:cs="新細明體" w:hint="eastAsia"/>
              </w:rPr>
              <w:t>統整領域</w:t>
            </w:r>
          </w:p>
        </w:tc>
        <w:tc>
          <w:tcPr>
            <w:tcW w:w="13270" w:type="dxa"/>
            <w:gridSpan w:val="7"/>
          </w:tcPr>
          <w:p w:rsidR="0071151B" w:rsidRPr="001B3087" w:rsidRDefault="0071151B" w:rsidP="00A0066D">
            <w:pPr>
              <w:pStyle w:val="normal0"/>
              <w:spacing w:line="320" w:lineRule="auto"/>
              <w:ind w:left="204" w:hanging="204"/>
              <w:rPr>
                <w:rFonts w:ascii="?????" w:hAnsi="?????" w:cs="?????"/>
              </w:rPr>
            </w:pPr>
            <w:r w:rsidRPr="001B3087">
              <w:rPr>
                <w:rFonts w:ascii="新細明體" w:hAnsi="新細明體" w:cs="新細明體" w:hint="eastAsia"/>
              </w:rPr>
              <w:t>自然、數學</w:t>
            </w:r>
          </w:p>
        </w:tc>
      </w:tr>
      <w:tr w:rsidR="0071151B" w:rsidRPr="001B3087" w:rsidTr="00A0066D">
        <w:trPr>
          <w:jc w:val="center"/>
        </w:trPr>
        <w:tc>
          <w:tcPr>
            <w:tcW w:w="1864" w:type="dxa"/>
          </w:tcPr>
          <w:p w:rsidR="0071151B" w:rsidRPr="001B3087" w:rsidRDefault="0071151B" w:rsidP="00A0066D">
            <w:pPr>
              <w:pStyle w:val="normal0"/>
              <w:rPr>
                <w:rFonts w:ascii="?????" w:hAnsi="?????" w:cs="?????"/>
              </w:rPr>
            </w:pPr>
            <w:r w:rsidRPr="001B3087">
              <w:rPr>
                <w:rFonts w:ascii="新細明體" w:hAnsi="新細明體" w:cs="新細明體" w:hint="eastAsia"/>
              </w:rPr>
              <w:t>議題融入</w:t>
            </w:r>
          </w:p>
        </w:tc>
        <w:tc>
          <w:tcPr>
            <w:tcW w:w="13270" w:type="dxa"/>
            <w:gridSpan w:val="7"/>
          </w:tcPr>
          <w:p w:rsidR="0071151B" w:rsidRPr="001B3087" w:rsidRDefault="0071151B" w:rsidP="00A0066D">
            <w:pPr>
              <w:pStyle w:val="normal0"/>
              <w:ind w:left="742" w:hanging="850"/>
            </w:pPr>
            <w:r w:rsidRPr="001B3087">
              <w:rPr>
                <w:rFonts w:ascii="細明體" w:eastAsia="細明體" w:hAnsi="細明體" w:cs="細明體" w:hint="eastAsia"/>
              </w:rPr>
              <w:t>環</w:t>
            </w:r>
            <w:r w:rsidRPr="001B3087">
              <w:t xml:space="preserve"> J1</w:t>
            </w:r>
            <w:r w:rsidRPr="001B3087">
              <w:rPr>
                <w:rFonts w:ascii="細明體" w:eastAsia="細明體" w:hAnsi="細明體" w:cs="細明體" w:hint="eastAsia"/>
              </w:rPr>
              <w:t>了解生物多樣性及環境承載力的重要性。</w:t>
            </w:r>
          </w:p>
          <w:p w:rsidR="0071151B" w:rsidRPr="001B3087" w:rsidRDefault="0071151B" w:rsidP="00A0066D">
            <w:pPr>
              <w:pStyle w:val="normal0"/>
              <w:ind w:left="742" w:hanging="850"/>
            </w:pPr>
            <w:r w:rsidRPr="001B3087">
              <w:rPr>
                <w:rFonts w:ascii="細明體" w:eastAsia="細明體" w:hAnsi="細明體" w:cs="細明體" w:hint="eastAsia"/>
              </w:rPr>
              <w:t>環</w:t>
            </w:r>
            <w:r w:rsidRPr="001B3087">
              <w:t xml:space="preserve"> J7</w:t>
            </w:r>
            <w:r w:rsidRPr="001B3087">
              <w:rPr>
                <w:rFonts w:ascii="細明體" w:eastAsia="細明體" w:hAnsi="細明體" w:cs="細明體" w:hint="eastAsia"/>
              </w:rPr>
              <w:t>透過「碳循環」，了解化石燃料與溫室氣體、全球暖化、及氣候變遷的關係。</w:t>
            </w:r>
          </w:p>
          <w:p w:rsidR="0071151B" w:rsidRPr="001B3087" w:rsidRDefault="0071151B" w:rsidP="00A0066D">
            <w:pPr>
              <w:pStyle w:val="normal0"/>
              <w:ind w:left="742" w:hanging="850"/>
            </w:pPr>
            <w:r w:rsidRPr="001B3087">
              <w:rPr>
                <w:rFonts w:ascii="細明體" w:eastAsia="細明體" w:hAnsi="細明體" w:cs="細明體" w:hint="eastAsia"/>
              </w:rPr>
              <w:t>環</w:t>
            </w:r>
            <w:r w:rsidRPr="001B3087">
              <w:t xml:space="preserve"> J14</w:t>
            </w:r>
            <w:r w:rsidRPr="001B3087">
              <w:rPr>
                <w:rFonts w:ascii="細明體" w:eastAsia="細明體" w:hAnsi="細明體" w:cs="細明體" w:hint="eastAsia"/>
              </w:rPr>
              <w:t>了解能量流動及物質循環與生態系統運作的關係。</w:t>
            </w:r>
          </w:p>
          <w:p w:rsidR="0071151B" w:rsidRPr="001B3087" w:rsidRDefault="0071151B" w:rsidP="00A0066D">
            <w:pPr>
              <w:pStyle w:val="normal0"/>
              <w:ind w:left="742" w:hanging="850"/>
            </w:pPr>
            <w:r w:rsidRPr="001B3087">
              <w:rPr>
                <w:rFonts w:ascii="細明體" w:eastAsia="細明體" w:hAnsi="細明體" w:cs="細明體" w:hint="eastAsia"/>
              </w:rPr>
              <w:t>環</w:t>
            </w:r>
            <w:r w:rsidRPr="001B3087">
              <w:t xml:space="preserve"> J4  </w:t>
            </w:r>
            <w:r w:rsidRPr="001B3087">
              <w:rPr>
                <w:rFonts w:ascii="細明體" w:eastAsia="細明體" w:hAnsi="細明體" w:cs="細明體" w:hint="eastAsia"/>
              </w:rPr>
              <w:t>了解永續發展的意義（環境、</w:t>
            </w:r>
            <w:r w:rsidRPr="001B3087">
              <w:t xml:space="preserve"> </w:t>
            </w:r>
            <w:r w:rsidRPr="001B3087">
              <w:rPr>
                <w:rFonts w:ascii="細明體" w:eastAsia="細明體" w:hAnsi="細明體" w:cs="細明體" w:hint="eastAsia"/>
              </w:rPr>
              <w:t>社會、與經濟</w:t>
            </w:r>
            <w:r w:rsidRPr="001B3087">
              <w:t xml:space="preserve"> </w:t>
            </w:r>
            <w:r w:rsidRPr="001B3087">
              <w:rPr>
                <w:rFonts w:ascii="細明體" w:eastAsia="細明體" w:hAnsi="細明體" w:cs="細明體" w:hint="eastAsia"/>
              </w:rPr>
              <w:t>的均衡發展）</w:t>
            </w:r>
            <w:r w:rsidRPr="001B3087">
              <w:t xml:space="preserve"> </w:t>
            </w:r>
            <w:r w:rsidRPr="001B3087">
              <w:rPr>
                <w:rFonts w:ascii="細明體" w:eastAsia="細明體" w:hAnsi="細明體" w:cs="細明體" w:hint="eastAsia"/>
              </w:rPr>
              <w:t>與原則。</w:t>
            </w:r>
          </w:p>
          <w:p w:rsidR="0071151B" w:rsidRPr="001B3087" w:rsidRDefault="0071151B" w:rsidP="00A0066D">
            <w:pPr>
              <w:pStyle w:val="normal0"/>
              <w:ind w:left="742" w:hanging="850"/>
            </w:pPr>
            <w:r w:rsidRPr="001B3087">
              <w:rPr>
                <w:rFonts w:ascii="細明體" w:eastAsia="細明體" w:hAnsi="細明體" w:cs="細明體" w:hint="eastAsia"/>
              </w:rPr>
              <w:t>環</w:t>
            </w:r>
            <w:r w:rsidRPr="001B3087">
              <w:t xml:space="preserve"> U1 </w:t>
            </w:r>
            <w:r w:rsidRPr="001B3087">
              <w:rPr>
                <w:rFonts w:ascii="細明體" w:eastAsia="細明體" w:hAnsi="細明體" w:cs="細明體" w:hint="eastAsia"/>
              </w:rPr>
              <w:t>關心居住地區，因保護所帶來的發展限制及權益受損，理解補償正義的重要性。</w:t>
            </w:r>
          </w:p>
        </w:tc>
      </w:tr>
    </w:tbl>
    <w:p w:rsidR="0071151B" w:rsidRDefault="0071151B" w:rsidP="00322C06">
      <w:pPr>
        <w:pStyle w:val="normal0"/>
        <w:widowControl/>
        <w:rPr>
          <w:rFonts w:ascii="?????" w:hAnsi="?????" w:cs="?????"/>
        </w:rPr>
      </w:pPr>
    </w:p>
    <w:p w:rsidR="0071151B" w:rsidRDefault="0071151B" w:rsidP="00322C06">
      <w:pPr>
        <w:pStyle w:val="normal0"/>
        <w:widowControl/>
        <w:rPr>
          <w:rFonts w:ascii="?????" w:hAnsi="?????" w:cs="?????"/>
        </w:rPr>
      </w:pPr>
    </w:p>
    <w:p w:rsidR="0071151B" w:rsidRDefault="0071151B" w:rsidP="00322C06">
      <w:pPr>
        <w:pStyle w:val="normal0"/>
        <w:widowControl/>
        <w:rPr>
          <w:rFonts w:ascii="?????" w:hAnsi="?????" w:cs="?????"/>
        </w:rPr>
      </w:pPr>
    </w:p>
    <w:p w:rsidR="0071151B" w:rsidRDefault="0071151B" w:rsidP="00322C06">
      <w:pPr>
        <w:pStyle w:val="normal0"/>
        <w:widowControl/>
        <w:rPr>
          <w:rFonts w:ascii="?????" w:hAnsi="?????" w:cs="?????"/>
        </w:rPr>
      </w:pPr>
    </w:p>
    <w:p w:rsidR="0071151B" w:rsidRDefault="0071151B" w:rsidP="00322C06">
      <w:pPr>
        <w:pStyle w:val="normal0"/>
        <w:widowControl/>
        <w:rPr>
          <w:rFonts w:ascii="?????" w:hAnsi="?????" w:cs="?????"/>
        </w:rPr>
      </w:pPr>
    </w:p>
    <w:p w:rsidR="0071151B" w:rsidRDefault="0071151B" w:rsidP="00322C06">
      <w:pPr>
        <w:pStyle w:val="normal0"/>
        <w:widowControl/>
        <w:rPr>
          <w:rFonts w:ascii="?????" w:hAnsi="?????" w:cs="?????"/>
        </w:rPr>
      </w:pPr>
    </w:p>
    <w:p w:rsidR="0071151B" w:rsidRDefault="0071151B" w:rsidP="00322C06">
      <w:pPr>
        <w:pStyle w:val="normal0"/>
        <w:widowControl/>
        <w:rPr>
          <w:rFonts w:ascii="?????" w:hAnsi="?????" w:cs="?????"/>
        </w:rPr>
      </w:pPr>
    </w:p>
    <w:p w:rsidR="0071151B" w:rsidRDefault="0071151B" w:rsidP="00322C06">
      <w:pPr>
        <w:pStyle w:val="normal0"/>
        <w:widowControl/>
        <w:rPr>
          <w:rFonts w:ascii="?????" w:hAnsi="?????" w:cs="?????"/>
        </w:rPr>
      </w:pPr>
    </w:p>
    <w:p w:rsidR="0071151B" w:rsidRDefault="0071151B" w:rsidP="00322C06">
      <w:pPr>
        <w:pStyle w:val="normal0"/>
        <w:widowControl/>
        <w:rPr>
          <w:rFonts w:ascii="?????" w:hAnsi="?????" w:cs="?????"/>
        </w:rPr>
      </w:pPr>
    </w:p>
    <w:p w:rsidR="0071151B" w:rsidRDefault="0071151B" w:rsidP="00322C06">
      <w:pPr>
        <w:pStyle w:val="normal0"/>
        <w:widowControl/>
        <w:rPr>
          <w:rFonts w:ascii="?????" w:hAnsi="?????" w:cs="?????"/>
        </w:rPr>
      </w:pPr>
    </w:p>
    <w:p w:rsidR="0071151B" w:rsidRDefault="0071151B" w:rsidP="00322C06">
      <w:pPr>
        <w:pStyle w:val="normal0"/>
        <w:widowControl/>
        <w:rPr>
          <w:rFonts w:ascii="?????" w:hAnsi="?????" w:cs="?????"/>
        </w:rPr>
      </w:pPr>
    </w:p>
    <w:p w:rsidR="0071151B" w:rsidRDefault="0071151B" w:rsidP="00322C06">
      <w:pPr>
        <w:pStyle w:val="normal0"/>
        <w:widowControl/>
        <w:rPr>
          <w:rFonts w:ascii="?????" w:hAnsi="?????" w:cs="?????"/>
        </w:rPr>
      </w:pPr>
    </w:p>
    <w:p w:rsidR="0071151B" w:rsidRPr="00322C06" w:rsidRDefault="0071151B" w:rsidP="00322C06">
      <w:pPr>
        <w:pStyle w:val="normal0"/>
        <w:widowControl/>
        <w:rPr>
          <w:rFonts w:ascii="?????" w:hAnsi="?????" w:cs="?????"/>
        </w:rPr>
      </w:pPr>
    </w:p>
    <w:p w:rsidR="0071151B" w:rsidRDefault="0071151B" w:rsidP="00322C06">
      <w:pPr>
        <w:rPr>
          <w:rFonts w:ascii="微軟正黑體" w:eastAsia="微軟正黑體" w:hAnsi="微軟正黑體"/>
        </w:rPr>
      </w:pPr>
      <w:r w:rsidRPr="00DB186C">
        <w:rPr>
          <w:rFonts w:ascii="微軟正黑體" w:eastAsia="微軟正黑體" w:hAnsi="微軟正黑體"/>
        </w:rPr>
        <w:t xml:space="preserve"> (</w:t>
      </w:r>
      <w:r w:rsidRPr="00DB186C">
        <w:rPr>
          <w:rFonts w:ascii="微軟正黑體" w:eastAsia="微軟正黑體" w:hAnsi="微軟正黑體" w:hint="eastAsia"/>
        </w:rPr>
        <w:t>五</w:t>
      </w:r>
      <w:r w:rsidRPr="00DB186C">
        <w:rPr>
          <w:rFonts w:ascii="微軟正黑體" w:eastAsia="微軟正黑體" w:hAnsi="微軟正黑體"/>
        </w:rPr>
        <w:t>)</w:t>
      </w:r>
      <w:r w:rsidRPr="00DB186C">
        <w:rPr>
          <w:rFonts w:ascii="微軟正黑體" w:eastAsia="微軟正黑體" w:hAnsi="微軟正黑體" w:hint="eastAsia"/>
        </w:rPr>
        <w:t>教學流程表</w:t>
      </w:r>
    </w:p>
    <w:tbl>
      <w:tblPr>
        <w:tblW w:w="15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1417"/>
        <w:gridCol w:w="1472"/>
        <w:gridCol w:w="4940"/>
        <w:gridCol w:w="730"/>
        <w:gridCol w:w="491"/>
        <w:gridCol w:w="1777"/>
        <w:gridCol w:w="3206"/>
      </w:tblGrid>
      <w:tr w:rsidR="0071151B" w:rsidRPr="001D4BC6" w:rsidTr="00EB5C0D">
        <w:trPr>
          <w:trHeight w:val="344"/>
          <w:jc w:val="center"/>
        </w:trPr>
        <w:tc>
          <w:tcPr>
            <w:tcW w:w="2518" w:type="dxa"/>
            <w:gridSpan w:val="2"/>
          </w:tcPr>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單元一</w:t>
            </w:r>
          </w:p>
        </w:tc>
        <w:tc>
          <w:tcPr>
            <w:tcW w:w="6412" w:type="dxa"/>
            <w:gridSpan w:val="2"/>
          </w:tcPr>
          <w:p w:rsidR="0071151B" w:rsidRPr="001D4BC6" w:rsidRDefault="0071151B" w:rsidP="00EB5C0D">
            <w:pPr>
              <w:spacing w:line="320" w:lineRule="exact"/>
              <w:rPr>
                <w:rFonts w:ascii="微軟正黑體" w:eastAsia="微軟正黑體" w:hAnsi="微軟正黑體"/>
                <w:color w:val="000000"/>
                <w:szCs w:val="24"/>
              </w:rPr>
            </w:pPr>
            <w:r w:rsidRPr="001D4BC6">
              <w:rPr>
                <w:rFonts w:hint="eastAsia"/>
                <w:color w:val="000000"/>
              </w:rPr>
              <w:t>捕獲</w:t>
            </w:r>
            <w:r w:rsidRPr="001D4BC6">
              <w:rPr>
                <w:color w:val="000000"/>
              </w:rPr>
              <w:t>CO</w:t>
            </w:r>
            <w:r w:rsidRPr="001D4BC6">
              <w:rPr>
                <w:color w:val="000000"/>
                <w:vertAlign w:val="subscript"/>
              </w:rPr>
              <w:t>2</w:t>
            </w:r>
            <w:r w:rsidRPr="001D4BC6">
              <w:rPr>
                <w:rFonts w:hint="eastAsia"/>
                <w:color w:val="000000"/>
              </w:rPr>
              <w:t>蹤跡</w:t>
            </w:r>
          </w:p>
        </w:tc>
        <w:tc>
          <w:tcPr>
            <w:tcW w:w="1221" w:type="dxa"/>
            <w:gridSpan w:val="2"/>
          </w:tcPr>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上課節數</w:t>
            </w:r>
          </w:p>
        </w:tc>
        <w:tc>
          <w:tcPr>
            <w:tcW w:w="4983" w:type="dxa"/>
            <w:gridSpan w:val="2"/>
          </w:tcPr>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節</w:t>
            </w:r>
          </w:p>
        </w:tc>
      </w:tr>
      <w:tr w:rsidR="0071151B" w:rsidRPr="001D4BC6" w:rsidTr="00EB5C0D">
        <w:trPr>
          <w:trHeight w:val="344"/>
          <w:jc w:val="center"/>
        </w:trPr>
        <w:tc>
          <w:tcPr>
            <w:tcW w:w="2518" w:type="dxa"/>
            <w:gridSpan w:val="2"/>
          </w:tcPr>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單元學習目標</w:t>
            </w:r>
          </w:p>
        </w:tc>
        <w:tc>
          <w:tcPr>
            <w:tcW w:w="12616" w:type="dxa"/>
            <w:gridSpan w:val="6"/>
          </w:tcPr>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學生能探究生活中產生</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的來源</w:t>
            </w:r>
            <w:r w:rsidRPr="001D4BC6">
              <w:rPr>
                <w:rFonts w:ascii="標楷體" w:eastAsia="標楷體" w:hAnsi="標楷體" w:hint="eastAsia"/>
                <w:color w:val="000000"/>
                <w:szCs w:val="24"/>
              </w:rPr>
              <w:t>，</w:t>
            </w:r>
            <w:r w:rsidRPr="001D4BC6">
              <w:rPr>
                <w:rFonts w:ascii="微軟正黑體" w:eastAsia="微軟正黑體" w:hAnsi="微軟正黑體" w:hint="eastAsia"/>
                <w:color w:val="000000"/>
                <w:szCs w:val="24"/>
              </w:rPr>
              <w:t>並由</w:t>
            </w:r>
            <w:r w:rsidRPr="001D4BC6">
              <w:rPr>
                <w:rFonts w:ascii="微軟正黑體" w:eastAsia="微軟正黑體" w:hAnsi="微軟正黑體"/>
                <w:color w:val="000000"/>
                <w:szCs w:val="24"/>
              </w:rPr>
              <w:t>BTB</w:t>
            </w:r>
            <w:r w:rsidRPr="001D4BC6">
              <w:rPr>
                <w:rFonts w:ascii="微軟正黑體" w:eastAsia="微軟正黑體" w:hAnsi="微軟正黑體" w:hint="eastAsia"/>
                <w:color w:val="000000"/>
                <w:szCs w:val="24"/>
              </w:rPr>
              <w:t>指示劑捕獲其產生的</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標楷體" w:eastAsia="標楷體" w:hAnsi="標楷體" w:hint="eastAsia"/>
                <w:color w:val="000000"/>
                <w:szCs w:val="24"/>
              </w:rPr>
              <w:t>，</w:t>
            </w:r>
            <w:r w:rsidRPr="001D4BC6">
              <w:rPr>
                <w:rFonts w:ascii="微軟正黑體" w:eastAsia="微軟正黑體" w:hAnsi="微軟正黑體" w:hint="eastAsia"/>
                <w:color w:val="000000"/>
                <w:szCs w:val="24"/>
              </w:rPr>
              <w:t>而燃燒化石燃料產生</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溫室氣體造成全球暖化及要珍惜使用化石燃料。</w:t>
            </w:r>
          </w:p>
        </w:tc>
      </w:tr>
      <w:tr w:rsidR="0071151B" w:rsidRPr="001D4BC6" w:rsidTr="00EB5C0D">
        <w:trPr>
          <w:trHeight w:val="344"/>
          <w:jc w:val="center"/>
        </w:trPr>
        <w:tc>
          <w:tcPr>
            <w:tcW w:w="2518" w:type="dxa"/>
            <w:gridSpan w:val="2"/>
          </w:tcPr>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學習情境與動機引發</w:t>
            </w:r>
          </w:p>
        </w:tc>
        <w:tc>
          <w:tcPr>
            <w:tcW w:w="12616" w:type="dxa"/>
            <w:gridSpan w:val="6"/>
          </w:tcPr>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從驗證植物是否有呼吸作用開始，進行科學探究歷程</w:t>
            </w:r>
          </w:p>
        </w:tc>
      </w:tr>
      <w:tr w:rsidR="0071151B" w:rsidRPr="001D4BC6" w:rsidTr="00EB5C0D">
        <w:trPr>
          <w:jc w:val="center"/>
        </w:trPr>
        <w:tc>
          <w:tcPr>
            <w:tcW w:w="1101" w:type="dxa"/>
          </w:tcPr>
          <w:p w:rsidR="0071151B" w:rsidRPr="001D4BC6" w:rsidRDefault="0071151B" w:rsidP="00EB5C0D">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學習表現說明</w:t>
            </w:r>
          </w:p>
        </w:tc>
        <w:tc>
          <w:tcPr>
            <w:tcW w:w="2889" w:type="dxa"/>
            <w:gridSpan w:val="2"/>
          </w:tcPr>
          <w:p w:rsidR="0071151B" w:rsidRPr="001D4BC6" w:rsidRDefault="0071151B" w:rsidP="00EB5C0D">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活動學習目標</w:t>
            </w:r>
          </w:p>
        </w:tc>
        <w:tc>
          <w:tcPr>
            <w:tcW w:w="5670" w:type="dxa"/>
            <w:gridSpan w:val="2"/>
          </w:tcPr>
          <w:p w:rsidR="0071151B" w:rsidRPr="001D4BC6" w:rsidRDefault="0071151B" w:rsidP="00EB5C0D">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學習活動的歷程（包括學習策略）</w:t>
            </w:r>
          </w:p>
          <w:p w:rsidR="0071151B" w:rsidRPr="001D4BC6" w:rsidRDefault="0071151B" w:rsidP="00EB5C0D">
            <w:pPr>
              <w:spacing w:line="320" w:lineRule="exact"/>
              <w:jc w:val="center"/>
              <w:rPr>
                <w:rFonts w:ascii="微軟正黑體" w:eastAsia="微軟正黑體" w:hAnsi="微軟正黑體"/>
                <w:iCs/>
                <w:color w:val="000000"/>
                <w:szCs w:val="24"/>
              </w:rPr>
            </w:pPr>
            <w:r w:rsidRPr="001D4BC6">
              <w:rPr>
                <w:rFonts w:ascii="標楷體" w:eastAsia="標楷體" w:hAnsi="標楷體" w:hint="eastAsia"/>
                <w:color w:val="000000"/>
              </w:rPr>
              <w:t>◎</w:t>
            </w:r>
            <w:r w:rsidRPr="001D4BC6">
              <w:rPr>
                <w:rFonts w:ascii="微軟正黑體" w:eastAsia="微軟正黑體" w:hAnsi="微軟正黑體" w:hint="eastAsia"/>
                <w:color w:val="000000"/>
              </w:rPr>
              <w:t>畫線處為關鍵提問句</w:t>
            </w:r>
          </w:p>
        </w:tc>
        <w:tc>
          <w:tcPr>
            <w:tcW w:w="2268" w:type="dxa"/>
            <w:gridSpan w:val="2"/>
          </w:tcPr>
          <w:p w:rsidR="0071151B" w:rsidRPr="001D4BC6" w:rsidRDefault="0071151B" w:rsidP="00EB5C0D">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評量方法</w:t>
            </w:r>
            <w:r w:rsidRPr="001D4BC6">
              <w:rPr>
                <w:rFonts w:ascii="微軟正黑體" w:eastAsia="微軟正黑體" w:hAnsi="微軟正黑體"/>
                <w:iCs/>
                <w:color w:val="000000"/>
                <w:szCs w:val="24"/>
              </w:rPr>
              <w:t>/</w:t>
            </w:r>
            <w:r w:rsidRPr="001D4BC6">
              <w:rPr>
                <w:rFonts w:ascii="微軟正黑體" w:eastAsia="微軟正黑體" w:hAnsi="微軟正黑體" w:hint="eastAsia"/>
                <w:iCs/>
                <w:color w:val="000000"/>
                <w:szCs w:val="24"/>
              </w:rPr>
              <w:t>學生表現</w:t>
            </w:r>
            <w:r w:rsidRPr="001D4BC6">
              <w:rPr>
                <w:rFonts w:ascii="微軟正黑體" w:eastAsia="微軟正黑體" w:hAnsi="微軟正黑體"/>
                <w:iCs/>
                <w:color w:val="000000"/>
                <w:szCs w:val="24"/>
              </w:rPr>
              <w:t>/</w:t>
            </w:r>
            <w:r w:rsidRPr="001D4BC6">
              <w:rPr>
                <w:rFonts w:ascii="微軟正黑體" w:eastAsia="微軟正黑體" w:hAnsi="微軟正黑體" w:hint="eastAsia"/>
                <w:iCs/>
                <w:color w:val="000000"/>
                <w:szCs w:val="24"/>
              </w:rPr>
              <w:t>評量工具</w:t>
            </w:r>
          </w:p>
        </w:tc>
        <w:tc>
          <w:tcPr>
            <w:tcW w:w="3206" w:type="dxa"/>
          </w:tcPr>
          <w:p w:rsidR="0071151B" w:rsidRPr="001D4BC6" w:rsidRDefault="0071151B" w:rsidP="00EB5C0D">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教師的思考與教學策略</w:t>
            </w:r>
          </w:p>
        </w:tc>
      </w:tr>
      <w:tr w:rsidR="0071151B" w:rsidRPr="001D4BC6" w:rsidTr="00EB5C0D">
        <w:trPr>
          <w:trHeight w:val="990"/>
          <w:jc w:val="center"/>
        </w:trPr>
        <w:tc>
          <w:tcPr>
            <w:tcW w:w="1101" w:type="dxa"/>
          </w:tcPr>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ti-</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tr -</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tc-</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po-</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pe-</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-2</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pc-</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ai-</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ai -</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-2</w:t>
            </w:r>
          </w:p>
          <w:p w:rsidR="0071151B" w:rsidRPr="001D4BC6" w:rsidRDefault="0071151B" w:rsidP="00EB5C0D">
            <w:pPr>
              <w:spacing w:line="320" w:lineRule="exact"/>
              <w:rPr>
                <w:rFonts w:ascii="微軟正黑體" w:eastAsia="微軟正黑體" w:hAnsi="微軟正黑體"/>
                <w:iCs/>
                <w:color w:val="000000"/>
                <w:szCs w:val="24"/>
              </w:rPr>
            </w:pPr>
          </w:p>
        </w:tc>
        <w:tc>
          <w:tcPr>
            <w:tcW w:w="2889" w:type="dxa"/>
            <w:gridSpan w:val="2"/>
          </w:tcPr>
          <w:p w:rsidR="0071151B" w:rsidRPr="00986B8D" w:rsidRDefault="0071151B" w:rsidP="00EB5C0D">
            <w:pPr>
              <w:rPr>
                <w:rFonts w:ascii="Times New Roman" w:hAnsi="Times New Roman"/>
                <w:color w:val="000000"/>
              </w:rPr>
            </w:pPr>
            <w:r w:rsidRPr="00986B8D">
              <w:rPr>
                <w:rFonts w:ascii="Times New Roman" w:hAnsi="Times New Roman"/>
                <w:color w:val="000000"/>
              </w:rPr>
              <w:t>1.</w:t>
            </w:r>
            <w:r w:rsidRPr="00986B8D">
              <w:rPr>
                <w:rFonts w:ascii="Times New Roman" w:hAnsi="Times New Roman" w:hint="eastAsia"/>
                <w:color w:val="000000"/>
              </w:rPr>
              <w:t>能探究生活中產生</w:t>
            </w:r>
            <w:r w:rsidRPr="00986B8D">
              <w:rPr>
                <w:rFonts w:ascii="Times New Roman" w:hAnsi="Times New Roman"/>
                <w:color w:val="000000"/>
              </w:rPr>
              <w:t>CO</w:t>
            </w:r>
            <w:r w:rsidRPr="00986B8D">
              <w:rPr>
                <w:rFonts w:ascii="Times New Roman" w:hAnsi="Times New Roman"/>
                <w:color w:val="000000"/>
                <w:vertAlign w:val="subscript"/>
              </w:rPr>
              <w:t>2</w:t>
            </w:r>
            <w:r w:rsidRPr="00986B8D">
              <w:rPr>
                <w:rFonts w:ascii="Times New Roman" w:hAnsi="Times New Roman" w:hint="eastAsia"/>
                <w:color w:val="000000"/>
              </w:rPr>
              <w:t>的來源，並了解</w:t>
            </w:r>
            <w:r w:rsidRPr="00986B8D">
              <w:rPr>
                <w:rFonts w:ascii="Times New Roman" w:hAnsi="Times New Roman"/>
                <w:color w:val="000000"/>
              </w:rPr>
              <w:t>CO</w:t>
            </w:r>
            <w:r w:rsidRPr="00986B8D">
              <w:rPr>
                <w:rFonts w:ascii="Times New Roman" w:hAnsi="Times New Roman"/>
                <w:color w:val="000000"/>
                <w:vertAlign w:val="subscript"/>
              </w:rPr>
              <w:t>2</w:t>
            </w:r>
            <w:r w:rsidRPr="00986B8D">
              <w:rPr>
                <w:rFonts w:ascii="Times New Roman" w:hAnsi="Times New Roman" w:hint="eastAsia"/>
                <w:color w:val="000000"/>
              </w:rPr>
              <w:t>氣體而呈弱酸性溶液。</w:t>
            </w:r>
          </w:p>
          <w:p w:rsidR="0071151B" w:rsidRPr="00986B8D" w:rsidRDefault="0071151B" w:rsidP="00EB5C0D">
            <w:pPr>
              <w:rPr>
                <w:rFonts w:ascii="Times New Roman" w:hAnsi="Times New Roman"/>
                <w:color w:val="000000"/>
              </w:rPr>
            </w:pPr>
            <w:r w:rsidRPr="00986B8D">
              <w:rPr>
                <w:rFonts w:ascii="Times New Roman" w:hAnsi="Times New Roman"/>
                <w:color w:val="000000"/>
              </w:rPr>
              <w:t>2.</w:t>
            </w:r>
            <w:r w:rsidRPr="00986B8D">
              <w:rPr>
                <w:rFonts w:ascii="Times New Roman" w:hAnsi="Times New Roman" w:hint="eastAsia"/>
                <w:color w:val="000000"/>
              </w:rPr>
              <w:t>由並由</w:t>
            </w:r>
            <w:r w:rsidRPr="00986B8D">
              <w:rPr>
                <w:rFonts w:ascii="Times New Roman" w:hAnsi="Times New Roman"/>
                <w:color w:val="000000"/>
              </w:rPr>
              <w:t>BTB</w:t>
            </w:r>
            <w:r w:rsidRPr="00986B8D">
              <w:rPr>
                <w:rFonts w:ascii="Times New Roman" w:hAnsi="Times New Roman" w:hint="eastAsia"/>
                <w:color w:val="000000"/>
              </w:rPr>
              <w:t>指示劑捕獲其產生的</w:t>
            </w:r>
            <w:r w:rsidRPr="00986B8D">
              <w:rPr>
                <w:rFonts w:ascii="Times New Roman" w:hAnsi="Times New Roman"/>
                <w:color w:val="000000"/>
              </w:rPr>
              <w:t>CO</w:t>
            </w:r>
            <w:r w:rsidRPr="00986B8D">
              <w:rPr>
                <w:rFonts w:ascii="Times New Roman" w:hAnsi="Times New Roman"/>
                <w:color w:val="000000"/>
                <w:vertAlign w:val="subscript"/>
              </w:rPr>
              <w:t>2</w:t>
            </w:r>
            <w:r>
              <w:rPr>
                <w:rFonts w:ascii="標楷體" w:eastAsia="標楷體" w:hAnsi="標楷體" w:hint="eastAsia"/>
                <w:color w:val="000000"/>
              </w:rPr>
              <w:t>。</w:t>
            </w:r>
          </w:p>
          <w:p w:rsidR="0071151B" w:rsidRPr="001D4BC6" w:rsidRDefault="0071151B" w:rsidP="00EB5C0D">
            <w:pPr>
              <w:rPr>
                <w:rFonts w:ascii="Times New Roman" w:hAnsi="Times New Roman"/>
                <w:color w:val="000000"/>
              </w:rPr>
            </w:pPr>
            <w:r w:rsidRPr="00986B8D">
              <w:rPr>
                <w:rFonts w:ascii="Times New Roman" w:hAnsi="Times New Roman"/>
                <w:color w:val="000000"/>
              </w:rPr>
              <w:t>3.</w:t>
            </w:r>
            <w:r w:rsidRPr="00986B8D">
              <w:rPr>
                <w:rFonts w:ascii="Times New Roman" w:hAnsi="Times New Roman" w:hint="eastAsia"/>
                <w:color w:val="000000"/>
              </w:rPr>
              <w:t>燃燒化石燃料產生</w:t>
            </w:r>
            <w:r w:rsidRPr="00986B8D">
              <w:rPr>
                <w:rFonts w:ascii="Times New Roman" w:hAnsi="Times New Roman"/>
                <w:color w:val="000000"/>
              </w:rPr>
              <w:t>CO</w:t>
            </w:r>
            <w:r w:rsidRPr="00986B8D">
              <w:rPr>
                <w:rFonts w:ascii="Times New Roman" w:hAnsi="Times New Roman"/>
                <w:color w:val="000000"/>
                <w:vertAlign w:val="subscript"/>
              </w:rPr>
              <w:t>2</w:t>
            </w:r>
            <w:r w:rsidRPr="00986B8D">
              <w:rPr>
                <w:rFonts w:ascii="Times New Roman" w:hAnsi="Times New Roman" w:hint="eastAsia"/>
                <w:color w:val="000000"/>
              </w:rPr>
              <w:t>溫室氣體造成全球暖化及要珍惜使用化石燃料。</w:t>
            </w:r>
          </w:p>
        </w:tc>
        <w:tc>
          <w:tcPr>
            <w:tcW w:w="5670" w:type="dxa"/>
            <w:gridSpan w:val="2"/>
          </w:tcPr>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w:t>
            </w:r>
            <w:r w:rsidRPr="001D4BC6">
              <w:rPr>
                <w:rFonts w:ascii="微軟正黑體" w:eastAsia="微軟正黑體" w:hAnsi="微軟正黑體" w:hint="eastAsia"/>
                <w:color w:val="000000"/>
                <w:szCs w:val="24"/>
              </w:rPr>
              <w:t>澄清石灰水遇到動物呼吸作用實驗，水溶液變混濁表示動物呼吸作用吐出</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氣體。</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汽水裡含有</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氣體而呈弱酸性溶液，請學生探究呼吸作用吐出</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氣體也會使此水溶液呈弱酸性嗎</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如何檢驗</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若此水溶液是從空中落下就是酸雨嗎</w:t>
            </w:r>
            <w:r w:rsidRPr="001D4BC6">
              <w:rPr>
                <w:rFonts w:ascii="微軟正黑體" w:eastAsia="微軟正黑體" w:hAnsi="微軟正黑體"/>
                <w:color w:val="000000"/>
                <w:szCs w:val="24"/>
              </w:rPr>
              <w:t>?</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3.</w:t>
            </w:r>
            <w:r w:rsidRPr="001D4BC6">
              <w:rPr>
                <w:rFonts w:ascii="微軟正黑體" w:eastAsia="微軟正黑體" w:hAnsi="微軟正黑體" w:hint="eastAsia"/>
                <w:color w:val="000000"/>
                <w:szCs w:val="24"/>
              </w:rPr>
              <w:t>以文章引起動機：</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某位生態學家在下著細雨天氣工作時，曾在路旁看到被雨淋濕的牽牛花其花瓣顏色變紅了，讓人不禁懷疑淋到的雨是否為酸性的嗎？</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4.</w:t>
            </w:r>
            <w:r w:rsidRPr="001D4BC6">
              <w:rPr>
                <w:rFonts w:ascii="微軟正黑體" w:eastAsia="微軟正黑體" w:hAnsi="微軟正黑體" w:hint="eastAsia"/>
                <w:color w:val="000000"/>
                <w:szCs w:val="24"/>
              </w:rPr>
              <w:t>教師提出問題：</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若雨是酸性的，那酸雨是如何形成的呢</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牽牛花的會花瓣為何變色？</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教師引導後，學生小組討論後發表：</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w:t>
            </w:r>
            <w:r w:rsidRPr="001D4BC6">
              <w:rPr>
                <w:rFonts w:ascii="微軟正黑體" w:eastAsia="微軟正黑體" w:hAnsi="微軟正黑體" w:hint="eastAsia"/>
                <w:color w:val="000000"/>
                <w:szCs w:val="24"/>
              </w:rPr>
              <w:t>人類過度使用化石燃料造成空氣污染，導致雨水變成酸性，就成了「酸雨」。</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因雨水呈酸性，而讓深色</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含有花青素成分</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的植物產生紅色的顏色變化。</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5.</w:t>
            </w:r>
            <w:r w:rsidRPr="001D4BC6">
              <w:rPr>
                <w:rFonts w:ascii="微軟正黑體" w:eastAsia="微軟正黑體" w:hAnsi="微軟正黑體" w:hint="eastAsia"/>
                <w:color w:val="000000"/>
                <w:szCs w:val="24"/>
              </w:rPr>
              <w:t>小學曾提及由</w:t>
            </w:r>
            <w:r w:rsidRPr="001D4BC6">
              <w:rPr>
                <w:rFonts w:ascii="微軟正黑體" w:eastAsia="微軟正黑體" w:hAnsi="微軟正黑體"/>
                <w:color w:val="000000"/>
                <w:szCs w:val="24"/>
              </w:rPr>
              <w:t>BTB(</w:t>
            </w:r>
            <w:r w:rsidRPr="001D4BC6">
              <w:rPr>
                <w:rFonts w:ascii="微軟正黑體" w:eastAsia="微軟正黑體" w:hAnsi="微軟正黑體" w:hint="eastAsia"/>
                <w:color w:val="000000"/>
                <w:szCs w:val="24"/>
              </w:rPr>
              <w:t>溴瑞香草藍液</w:t>
            </w:r>
            <w:r w:rsidRPr="001D4BC6">
              <w:rPr>
                <w:rFonts w:ascii="微軟正黑體" w:eastAsia="微軟正黑體" w:hAnsi="微軟正黑體"/>
                <w:color w:val="000000"/>
                <w:szCs w:val="24"/>
              </w:rPr>
              <w:t xml:space="preserve">) </w:t>
            </w:r>
            <w:r w:rsidRPr="001D4BC6">
              <w:rPr>
                <w:rFonts w:ascii="微軟正黑體" w:eastAsia="微軟正黑體" w:hAnsi="微軟正黑體" w:hint="eastAsia"/>
                <w:color w:val="000000"/>
                <w:szCs w:val="24"/>
              </w:rPr>
              <w:t>在不同酸鹼性溶液的變色現象可做為酸鹼指示劑，引導學生用</w:t>
            </w:r>
            <w:r w:rsidRPr="001D4BC6">
              <w:rPr>
                <w:rFonts w:ascii="微軟正黑體" w:eastAsia="微軟正黑體" w:hAnsi="微軟正黑體"/>
                <w:color w:val="000000"/>
                <w:szCs w:val="24"/>
              </w:rPr>
              <w:t>BTB</w:t>
            </w:r>
            <w:r w:rsidRPr="001D4BC6">
              <w:rPr>
                <w:rFonts w:ascii="微軟正黑體" w:eastAsia="微軟正黑體" w:hAnsi="微軟正黑體" w:hint="eastAsia"/>
                <w:color w:val="000000"/>
                <w:szCs w:val="24"/>
              </w:rPr>
              <w:t>來捕獲</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蹤跡。</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6.</w:t>
            </w:r>
            <w:r w:rsidRPr="001D4BC6">
              <w:rPr>
                <w:rFonts w:ascii="微軟正黑體" w:eastAsia="微軟正黑體" w:hAnsi="微軟正黑體" w:hint="eastAsia"/>
                <w:color w:val="000000"/>
                <w:szCs w:val="24"/>
              </w:rPr>
              <w:t>探究生活中產生</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的來源？</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已知動物行呼吸作用、汽水會釋放出</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氣體。</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w:t>
            </w:r>
            <w:r w:rsidRPr="001D4BC6">
              <w:rPr>
                <w:rFonts w:ascii="微軟正黑體" w:eastAsia="微軟正黑體" w:hAnsi="微軟正黑體" w:hint="eastAsia"/>
                <w:color w:val="000000"/>
                <w:szCs w:val="24"/>
              </w:rPr>
              <w:t>而由小組發表推測化燃燒石燃料後釋放出</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氣體，我們要如何驗證出呢？</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那植物行呼吸作用也會釋放出</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氣體嗎？</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待單元二</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呼吸及光合作用實驗課驗證</w:t>
            </w:r>
            <w:r w:rsidRPr="001D4BC6">
              <w:rPr>
                <w:rFonts w:ascii="微軟正黑體" w:eastAsia="微軟正黑體" w:hAnsi="微軟正黑體"/>
                <w:color w:val="000000"/>
                <w:szCs w:val="24"/>
              </w:rPr>
              <w:t xml:space="preserve">) </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7.</w:t>
            </w:r>
            <w:r w:rsidRPr="001D4BC6">
              <w:rPr>
                <w:rFonts w:ascii="微軟正黑體" w:eastAsia="微軟正黑體" w:hAnsi="微軟正黑體" w:hint="eastAsia"/>
                <w:color w:val="000000"/>
                <w:szCs w:val="24"/>
              </w:rPr>
              <w:t>因蠟燭是石油化學的產物，而石油為化石燃料之一，故學生做燃燒蠟燭實驗收集釋放出的氣體，再以</w:t>
            </w:r>
            <w:r w:rsidRPr="001D4BC6">
              <w:rPr>
                <w:rFonts w:ascii="微軟正黑體" w:eastAsia="微軟正黑體" w:hAnsi="微軟正黑體"/>
                <w:color w:val="000000"/>
                <w:szCs w:val="24"/>
              </w:rPr>
              <w:t>BTB</w:t>
            </w:r>
            <w:r w:rsidRPr="001D4BC6">
              <w:rPr>
                <w:rFonts w:ascii="微軟正黑體" w:eastAsia="微軟正黑體" w:hAnsi="微軟正黑體" w:hint="eastAsia"/>
                <w:color w:val="000000"/>
                <w:szCs w:val="24"/>
              </w:rPr>
              <w:t>指示劑的變色結果，發現與汽水實驗結果相同，</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 xml:space="preserve"> </w:t>
            </w:r>
            <w:r w:rsidRPr="001D4BC6">
              <w:rPr>
                <w:rFonts w:ascii="微軟正黑體" w:eastAsia="微軟正黑體" w:hAnsi="微軟正黑體" w:hint="eastAsia"/>
                <w:color w:val="000000"/>
                <w:szCs w:val="24"/>
              </w:rPr>
              <w:t>表示釋放的氣體為</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8.</w:t>
            </w:r>
            <w:r w:rsidRPr="001D4BC6">
              <w:rPr>
                <w:rFonts w:ascii="微軟正黑體" w:eastAsia="微軟正黑體" w:hAnsi="微軟正黑體" w:hint="eastAsia"/>
                <w:color w:val="000000"/>
                <w:szCs w:val="24"/>
              </w:rPr>
              <w:t>教師引導</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氣體會形成酸雨外，自從工業革命後，人類大量使用化石燃料，對地球的環境有哪些衝擊</w:t>
            </w:r>
            <w:r w:rsidRPr="001D4BC6">
              <w:rPr>
                <w:rFonts w:ascii="微軟正黑體" w:eastAsia="微軟正黑體" w:hAnsi="微軟正黑體"/>
                <w:color w:val="000000"/>
                <w:szCs w:val="24"/>
              </w:rPr>
              <w:t>?</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HW</w:t>
            </w:r>
            <w:r w:rsidRPr="001D4BC6">
              <w:rPr>
                <w:rFonts w:ascii="微軟正黑體" w:eastAsia="微軟正黑體" w:hAnsi="微軟正黑體" w:hint="eastAsia"/>
                <w:color w:val="000000"/>
                <w:szCs w:val="24"/>
              </w:rPr>
              <w:t>：請學生回家上網收集使用化石燃料對地球的環境有哪些衝擊？並於下一節課報告。</w:t>
            </w:r>
          </w:p>
        </w:tc>
        <w:tc>
          <w:tcPr>
            <w:tcW w:w="2268" w:type="dxa"/>
            <w:gridSpan w:val="2"/>
          </w:tcPr>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學習單</w:t>
            </w:r>
          </w:p>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小組發表</w:t>
            </w:r>
          </w:p>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實驗設計與紀錄</w:t>
            </w:r>
          </w:p>
          <w:p w:rsidR="0071151B" w:rsidRPr="001D4BC6" w:rsidRDefault="0071151B" w:rsidP="00EB5C0D">
            <w:pPr>
              <w:spacing w:line="320" w:lineRule="exact"/>
              <w:rPr>
                <w:rFonts w:ascii="微軟正黑體" w:eastAsia="微軟正黑體" w:hAnsi="微軟正黑體"/>
                <w:iCs/>
                <w:color w:val="000000"/>
                <w:szCs w:val="24"/>
              </w:rPr>
            </w:pPr>
          </w:p>
        </w:tc>
        <w:tc>
          <w:tcPr>
            <w:tcW w:w="3206" w:type="dxa"/>
          </w:tcPr>
          <w:p w:rsidR="0071151B" w:rsidRPr="001D4BC6" w:rsidRDefault="0071151B" w:rsidP="0071151B">
            <w:pPr>
              <w:spacing w:line="320" w:lineRule="exact"/>
              <w:ind w:left="31680" w:hangingChars="73" w:firstLine="31680"/>
              <w:rPr>
                <w:rFonts w:ascii="新細明體"/>
                <w:color w:val="000000"/>
                <w:szCs w:val="24"/>
              </w:rPr>
            </w:pPr>
            <w:r w:rsidRPr="001D4BC6">
              <w:rPr>
                <w:rFonts w:ascii="新細明體" w:hAnsi="新細明體"/>
                <w:color w:val="000000"/>
                <w:szCs w:val="24"/>
              </w:rPr>
              <w:t>1.</w:t>
            </w:r>
            <w:r w:rsidRPr="001D4BC6">
              <w:rPr>
                <w:rFonts w:ascii="新細明體" w:hAnsi="新細明體" w:hint="eastAsia"/>
                <w:color w:val="000000"/>
                <w:szCs w:val="24"/>
              </w:rPr>
              <w:t>連結學生的先備知識。</w:t>
            </w:r>
          </w:p>
          <w:p w:rsidR="0071151B" w:rsidRPr="001D4BC6" w:rsidRDefault="0071151B" w:rsidP="0071151B">
            <w:pPr>
              <w:spacing w:line="320" w:lineRule="exact"/>
              <w:ind w:left="31680" w:hangingChars="73" w:firstLine="31680"/>
              <w:rPr>
                <w:rFonts w:ascii="新細明體"/>
                <w:color w:val="000000"/>
                <w:szCs w:val="24"/>
              </w:rPr>
            </w:pPr>
            <w:r w:rsidRPr="001D4BC6">
              <w:rPr>
                <w:rFonts w:ascii="新細明體" w:hAnsi="新細明體"/>
                <w:color w:val="000000"/>
                <w:szCs w:val="24"/>
              </w:rPr>
              <w:t>2.</w:t>
            </w:r>
            <w:r w:rsidRPr="001D4BC6">
              <w:rPr>
                <w:rFonts w:ascii="新細明體" w:hAnsi="新細明體" w:hint="eastAsia"/>
                <w:color w:val="000000"/>
                <w:szCs w:val="24"/>
              </w:rPr>
              <w:t>由探究產生</w:t>
            </w:r>
            <w:r w:rsidRPr="001D4BC6">
              <w:rPr>
                <w:rFonts w:ascii="新細明體" w:hAnsi="新細明體"/>
                <w:color w:val="000000"/>
                <w:szCs w:val="24"/>
              </w:rPr>
              <w:t>CO</w:t>
            </w:r>
            <w:r w:rsidRPr="001D4BC6">
              <w:rPr>
                <w:rFonts w:ascii="新細明體" w:hAnsi="新細明體"/>
                <w:color w:val="000000"/>
                <w:szCs w:val="24"/>
                <w:vertAlign w:val="subscript"/>
              </w:rPr>
              <w:t>2</w:t>
            </w:r>
            <w:r w:rsidRPr="001D4BC6">
              <w:rPr>
                <w:rFonts w:ascii="新細明體" w:hAnsi="新細明體" w:hint="eastAsia"/>
                <w:color w:val="000000"/>
                <w:szCs w:val="24"/>
              </w:rPr>
              <w:t>來源的實驗，並由</w:t>
            </w:r>
            <w:r w:rsidRPr="001D4BC6">
              <w:rPr>
                <w:rFonts w:ascii="新細明體" w:hAnsi="新細明體"/>
                <w:color w:val="000000"/>
                <w:szCs w:val="24"/>
              </w:rPr>
              <w:t>BTB</w:t>
            </w:r>
            <w:r w:rsidRPr="001D4BC6">
              <w:rPr>
                <w:rFonts w:ascii="新細明體" w:hAnsi="新細明體" w:hint="eastAsia"/>
                <w:color w:val="000000"/>
                <w:szCs w:val="24"/>
              </w:rPr>
              <w:t>指示劑檢測</w:t>
            </w:r>
            <w:r w:rsidRPr="001D4BC6">
              <w:rPr>
                <w:rFonts w:ascii="新細明體" w:hAnsi="新細明體"/>
                <w:color w:val="000000"/>
                <w:szCs w:val="24"/>
              </w:rPr>
              <w:t>CO</w:t>
            </w:r>
            <w:r w:rsidRPr="001D4BC6">
              <w:rPr>
                <w:rFonts w:ascii="新細明體" w:hAnsi="新細明體"/>
                <w:color w:val="000000"/>
                <w:szCs w:val="24"/>
                <w:vertAlign w:val="subscript"/>
              </w:rPr>
              <w:t>2</w:t>
            </w:r>
            <w:r w:rsidRPr="001D4BC6">
              <w:rPr>
                <w:rFonts w:ascii="新細明體" w:hAnsi="新細明體" w:hint="eastAsia"/>
                <w:color w:val="000000"/>
                <w:szCs w:val="24"/>
              </w:rPr>
              <w:t>溶於水為弱酸性。</w:t>
            </w:r>
          </w:p>
          <w:p w:rsidR="0071151B" w:rsidRPr="001D4BC6" w:rsidRDefault="0071151B" w:rsidP="0071151B">
            <w:pPr>
              <w:spacing w:line="320" w:lineRule="exact"/>
              <w:ind w:left="31680" w:hangingChars="73" w:firstLine="31680"/>
              <w:rPr>
                <w:rFonts w:ascii="新細明體"/>
                <w:color w:val="000000"/>
                <w:szCs w:val="24"/>
              </w:rPr>
            </w:pPr>
            <w:r w:rsidRPr="001D4BC6">
              <w:rPr>
                <w:rFonts w:ascii="新細明體" w:hAnsi="新細明體"/>
                <w:color w:val="000000"/>
                <w:szCs w:val="24"/>
              </w:rPr>
              <w:t>3.</w:t>
            </w:r>
            <w:r w:rsidRPr="001D4BC6">
              <w:rPr>
                <w:rFonts w:ascii="新細明體" w:hAnsi="新細明體" w:hint="eastAsia"/>
                <w:color w:val="000000"/>
                <w:szCs w:val="24"/>
              </w:rPr>
              <w:t>植物淋細雨後，由花瓣變色引導學生學習酸雨的形成是因使用化石燃料</w:t>
            </w:r>
            <w:r w:rsidRPr="001D4BC6">
              <w:rPr>
                <w:rFonts w:ascii="標楷體" w:eastAsia="標楷體" w:hAnsi="標楷體" w:hint="eastAsia"/>
                <w:color w:val="000000"/>
                <w:szCs w:val="24"/>
              </w:rPr>
              <w:t>。</w:t>
            </w:r>
          </w:p>
          <w:p w:rsidR="0071151B" w:rsidRPr="001D4BC6" w:rsidRDefault="0071151B" w:rsidP="0071151B">
            <w:pPr>
              <w:spacing w:line="320" w:lineRule="exact"/>
              <w:ind w:left="31680" w:hangingChars="73" w:firstLine="31680"/>
              <w:rPr>
                <w:rFonts w:ascii="新細明體"/>
                <w:color w:val="000000"/>
                <w:szCs w:val="24"/>
              </w:rPr>
            </w:pPr>
            <w:r w:rsidRPr="001D4BC6">
              <w:rPr>
                <w:rFonts w:ascii="新細明體" w:hAnsi="新細明體"/>
                <w:color w:val="000000"/>
                <w:szCs w:val="24"/>
              </w:rPr>
              <w:t>4.</w:t>
            </w:r>
            <w:r w:rsidRPr="001D4BC6">
              <w:rPr>
                <w:rFonts w:ascii="新細明體" w:hAnsi="新細明體" w:hint="eastAsia"/>
                <w:color w:val="000000"/>
                <w:szCs w:val="24"/>
              </w:rPr>
              <w:t>由老師提出問題及教師引導學生完成整個探究歷程。</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5.</w:t>
            </w:r>
            <w:r w:rsidRPr="001D4BC6">
              <w:rPr>
                <w:rFonts w:ascii="微軟正黑體" w:eastAsia="微軟正黑體" w:hAnsi="微軟正黑體" w:hint="eastAsia"/>
                <w:color w:val="000000"/>
                <w:szCs w:val="24"/>
              </w:rPr>
              <w:t>建構下一節課的全球暖化議題</w:t>
            </w:r>
            <w:r w:rsidRPr="001D4BC6">
              <w:rPr>
                <w:rFonts w:ascii="標楷體" w:eastAsia="標楷體" w:hAnsi="標楷體" w:hint="eastAsia"/>
                <w:color w:val="000000"/>
                <w:szCs w:val="24"/>
              </w:rPr>
              <w:t>。</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p>
        </w:tc>
      </w:tr>
      <w:tr w:rsidR="0071151B" w:rsidRPr="001D4BC6" w:rsidTr="00EB5C0D">
        <w:trPr>
          <w:trHeight w:val="557"/>
          <w:jc w:val="center"/>
        </w:trPr>
        <w:tc>
          <w:tcPr>
            <w:tcW w:w="1101" w:type="dxa"/>
          </w:tcPr>
          <w:p w:rsidR="0071151B" w:rsidRPr="001D4BC6" w:rsidRDefault="0071151B" w:rsidP="00EB5C0D">
            <w:pPr>
              <w:spacing w:line="320" w:lineRule="exact"/>
              <w:rPr>
                <w:rFonts w:ascii="微軟正黑體" w:eastAsia="微軟正黑體" w:hAnsi="微軟正黑體"/>
                <w:sz w:val="20"/>
                <w:szCs w:val="20"/>
              </w:rPr>
            </w:pPr>
            <w:r w:rsidRPr="001D4BC6">
              <w:rPr>
                <w:rFonts w:ascii="微軟正黑體" w:eastAsia="微軟正黑體" w:hAnsi="微軟正黑體"/>
                <w:sz w:val="20"/>
                <w:szCs w:val="20"/>
              </w:rPr>
              <w:t>ti-</w:t>
            </w:r>
            <w:r w:rsidRPr="001D4BC6">
              <w:rPr>
                <w:rFonts w:ascii="微軟正黑體" w:eastAsia="微軟正黑體" w:hAnsi="微軟正黑體" w:hint="eastAsia"/>
                <w:sz w:val="20"/>
                <w:szCs w:val="20"/>
              </w:rPr>
              <w:t>Ⅳ</w:t>
            </w:r>
            <w:r w:rsidRPr="001D4BC6">
              <w:rPr>
                <w:rFonts w:ascii="微軟正黑體" w:eastAsia="微軟正黑體" w:hAnsi="微軟正黑體"/>
                <w:sz w:val="20"/>
                <w:szCs w:val="20"/>
              </w:rPr>
              <w:t>-1</w:t>
            </w:r>
          </w:p>
          <w:p w:rsidR="0071151B" w:rsidRPr="001D4BC6" w:rsidRDefault="0071151B" w:rsidP="00EB5C0D">
            <w:pPr>
              <w:spacing w:line="320" w:lineRule="exact"/>
              <w:rPr>
                <w:rFonts w:ascii="微軟正黑體" w:eastAsia="微軟正黑體" w:hAnsi="微軟正黑體"/>
                <w:sz w:val="20"/>
                <w:szCs w:val="20"/>
              </w:rPr>
            </w:pPr>
            <w:r w:rsidRPr="001D4BC6">
              <w:rPr>
                <w:rFonts w:ascii="微軟正黑體" w:eastAsia="微軟正黑體" w:hAnsi="微軟正黑體"/>
                <w:sz w:val="20"/>
                <w:szCs w:val="20"/>
              </w:rPr>
              <w:t>tr -</w:t>
            </w:r>
            <w:r w:rsidRPr="001D4BC6">
              <w:rPr>
                <w:rFonts w:ascii="微軟正黑體" w:eastAsia="微軟正黑體" w:hAnsi="微軟正黑體" w:hint="eastAsia"/>
                <w:sz w:val="20"/>
                <w:szCs w:val="20"/>
              </w:rPr>
              <w:t>Ⅳ</w:t>
            </w:r>
            <w:r w:rsidRPr="001D4BC6">
              <w:rPr>
                <w:rFonts w:ascii="微軟正黑體" w:eastAsia="微軟正黑體" w:hAnsi="微軟正黑體"/>
                <w:sz w:val="20"/>
                <w:szCs w:val="20"/>
              </w:rPr>
              <w:t>-1</w:t>
            </w:r>
          </w:p>
          <w:p w:rsidR="0071151B" w:rsidRPr="001D4BC6" w:rsidRDefault="0071151B" w:rsidP="00EB5C0D">
            <w:pPr>
              <w:spacing w:line="320" w:lineRule="exact"/>
              <w:rPr>
                <w:rFonts w:ascii="微軟正黑體" w:eastAsia="微軟正黑體" w:hAnsi="微軟正黑體"/>
                <w:sz w:val="20"/>
                <w:szCs w:val="20"/>
              </w:rPr>
            </w:pPr>
            <w:r w:rsidRPr="001D4BC6">
              <w:rPr>
                <w:rFonts w:ascii="微軟正黑體" w:eastAsia="微軟正黑體" w:hAnsi="微軟正黑體"/>
                <w:sz w:val="20"/>
                <w:szCs w:val="20"/>
              </w:rPr>
              <w:t>tc-</w:t>
            </w:r>
            <w:r w:rsidRPr="001D4BC6">
              <w:rPr>
                <w:rFonts w:ascii="微軟正黑體" w:eastAsia="微軟正黑體" w:hAnsi="微軟正黑體" w:hint="eastAsia"/>
                <w:sz w:val="20"/>
                <w:szCs w:val="20"/>
              </w:rPr>
              <w:t>Ⅳ</w:t>
            </w:r>
            <w:r w:rsidRPr="001D4BC6">
              <w:rPr>
                <w:rFonts w:ascii="微軟正黑體" w:eastAsia="微軟正黑體" w:hAnsi="微軟正黑體"/>
                <w:sz w:val="20"/>
                <w:szCs w:val="20"/>
              </w:rPr>
              <w:t>-1</w:t>
            </w:r>
          </w:p>
          <w:p w:rsidR="0071151B" w:rsidRPr="001D4BC6" w:rsidRDefault="0071151B" w:rsidP="00EB5C0D">
            <w:pPr>
              <w:spacing w:line="320" w:lineRule="exact"/>
              <w:rPr>
                <w:rFonts w:ascii="微軟正黑體" w:eastAsia="微軟正黑體" w:hAnsi="微軟正黑體"/>
                <w:sz w:val="20"/>
                <w:szCs w:val="20"/>
              </w:rPr>
            </w:pPr>
            <w:r w:rsidRPr="001D4BC6">
              <w:rPr>
                <w:rFonts w:ascii="微軟正黑體" w:eastAsia="微軟正黑體" w:hAnsi="微軟正黑體"/>
                <w:sz w:val="20"/>
                <w:szCs w:val="20"/>
              </w:rPr>
              <w:t>po-</w:t>
            </w:r>
            <w:r w:rsidRPr="001D4BC6">
              <w:rPr>
                <w:rFonts w:ascii="微軟正黑體" w:eastAsia="微軟正黑體" w:hAnsi="微軟正黑體" w:hint="eastAsia"/>
                <w:sz w:val="20"/>
                <w:szCs w:val="20"/>
              </w:rPr>
              <w:t>Ⅳ</w:t>
            </w:r>
            <w:r w:rsidRPr="001D4BC6">
              <w:rPr>
                <w:rFonts w:ascii="微軟正黑體" w:eastAsia="微軟正黑體" w:hAnsi="微軟正黑體"/>
                <w:sz w:val="20"/>
                <w:szCs w:val="20"/>
              </w:rPr>
              <w:t>-1</w:t>
            </w:r>
          </w:p>
          <w:p w:rsidR="0071151B" w:rsidRPr="001D4BC6" w:rsidRDefault="0071151B" w:rsidP="00EB5C0D">
            <w:pPr>
              <w:spacing w:line="320" w:lineRule="exact"/>
              <w:rPr>
                <w:rFonts w:ascii="微軟正黑體" w:eastAsia="微軟正黑體" w:hAnsi="微軟正黑體"/>
                <w:sz w:val="20"/>
                <w:szCs w:val="20"/>
              </w:rPr>
            </w:pPr>
            <w:r w:rsidRPr="001D4BC6">
              <w:rPr>
                <w:rFonts w:ascii="微軟正黑體" w:eastAsia="微軟正黑體" w:hAnsi="微軟正黑體"/>
                <w:sz w:val="20"/>
                <w:szCs w:val="20"/>
              </w:rPr>
              <w:t>pc-</w:t>
            </w:r>
            <w:r w:rsidRPr="001D4BC6">
              <w:rPr>
                <w:rFonts w:ascii="微軟正黑體" w:eastAsia="微軟正黑體" w:hAnsi="微軟正黑體" w:hint="eastAsia"/>
                <w:sz w:val="20"/>
                <w:szCs w:val="20"/>
              </w:rPr>
              <w:t>Ⅳ</w:t>
            </w:r>
            <w:r w:rsidRPr="001D4BC6">
              <w:rPr>
                <w:rFonts w:ascii="微軟正黑體" w:eastAsia="微軟正黑體" w:hAnsi="微軟正黑體"/>
                <w:sz w:val="20"/>
                <w:szCs w:val="20"/>
              </w:rPr>
              <w:t>-1</w:t>
            </w:r>
          </w:p>
          <w:p w:rsidR="0071151B" w:rsidRPr="001D4BC6" w:rsidRDefault="0071151B" w:rsidP="00EB5C0D">
            <w:pPr>
              <w:spacing w:line="320" w:lineRule="exact"/>
              <w:rPr>
                <w:rFonts w:ascii="微軟正黑體" w:eastAsia="微軟正黑體" w:hAnsi="微軟正黑體"/>
                <w:sz w:val="20"/>
                <w:szCs w:val="20"/>
              </w:rPr>
            </w:pPr>
            <w:r w:rsidRPr="001D4BC6">
              <w:rPr>
                <w:rFonts w:ascii="微軟正黑體" w:eastAsia="微軟正黑體" w:hAnsi="微軟正黑體"/>
                <w:sz w:val="20"/>
                <w:szCs w:val="20"/>
              </w:rPr>
              <w:t>ai -</w:t>
            </w:r>
            <w:r w:rsidRPr="001D4BC6">
              <w:rPr>
                <w:rFonts w:ascii="微軟正黑體" w:eastAsia="微軟正黑體" w:hAnsi="微軟正黑體" w:hint="eastAsia"/>
                <w:sz w:val="20"/>
                <w:szCs w:val="20"/>
              </w:rPr>
              <w:t>Ⅳ</w:t>
            </w:r>
            <w:r w:rsidRPr="001D4BC6">
              <w:rPr>
                <w:rFonts w:ascii="微軟正黑體" w:eastAsia="微軟正黑體" w:hAnsi="微軟正黑體"/>
                <w:sz w:val="20"/>
                <w:szCs w:val="20"/>
              </w:rPr>
              <w:t>-2</w:t>
            </w:r>
          </w:p>
          <w:p w:rsidR="0071151B" w:rsidRPr="001D4BC6" w:rsidRDefault="0071151B" w:rsidP="00EB5C0D">
            <w:pPr>
              <w:spacing w:line="320" w:lineRule="exact"/>
              <w:rPr>
                <w:rFonts w:ascii="微軟正黑體" w:eastAsia="微軟正黑體" w:hAnsi="微軟正黑體"/>
                <w:color w:val="FF0000"/>
                <w:szCs w:val="24"/>
              </w:rPr>
            </w:pPr>
            <w:r w:rsidRPr="001D4BC6">
              <w:rPr>
                <w:rFonts w:ascii="微軟正黑體" w:eastAsia="微軟正黑體" w:hAnsi="微軟正黑體"/>
                <w:sz w:val="20"/>
                <w:szCs w:val="20"/>
              </w:rPr>
              <w:t>ah-</w:t>
            </w:r>
            <w:r w:rsidRPr="001D4BC6">
              <w:rPr>
                <w:rFonts w:ascii="微軟正黑體" w:eastAsia="微軟正黑體" w:hAnsi="微軟正黑體" w:hint="eastAsia"/>
                <w:sz w:val="20"/>
                <w:szCs w:val="20"/>
              </w:rPr>
              <w:t>Ⅳ</w:t>
            </w:r>
            <w:r w:rsidRPr="001D4BC6">
              <w:rPr>
                <w:rFonts w:ascii="微軟正黑體" w:eastAsia="微軟正黑體" w:hAnsi="微軟正黑體"/>
                <w:sz w:val="20"/>
                <w:szCs w:val="20"/>
              </w:rPr>
              <w:t>-1</w:t>
            </w:r>
          </w:p>
        </w:tc>
        <w:tc>
          <w:tcPr>
            <w:tcW w:w="2889" w:type="dxa"/>
            <w:gridSpan w:val="2"/>
          </w:tcPr>
          <w:p w:rsidR="0071151B" w:rsidRPr="001D4BC6" w:rsidRDefault="0071151B" w:rsidP="00EB5C0D">
            <w:pPr>
              <w:spacing w:line="320" w:lineRule="exact"/>
            </w:pPr>
            <w:r w:rsidRPr="001D4BC6">
              <w:t>1.</w:t>
            </w:r>
            <w:r w:rsidRPr="001D4BC6">
              <w:rPr>
                <w:rFonts w:ascii="微軟正黑體" w:eastAsia="微軟正黑體" w:hAnsi="微軟正黑體" w:hint="eastAsia"/>
                <w:color w:val="000000"/>
                <w:szCs w:val="24"/>
              </w:rPr>
              <w:t>瞭解化石燃料的形成及種類</w:t>
            </w:r>
            <w:r w:rsidRPr="001D4BC6">
              <w:rPr>
                <w:rFonts w:ascii="標楷體" w:eastAsia="標楷體" w:hAnsi="標楷體" w:hint="eastAsia"/>
                <w:color w:val="000000"/>
                <w:szCs w:val="24"/>
              </w:rPr>
              <w:t>。</w:t>
            </w:r>
          </w:p>
          <w:p w:rsidR="0071151B" w:rsidRPr="001D4BC6" w:rsidRDefault="0071151B" w:rsidP="00EB5C0D">
            <w:pPr>
              <w:spacing w:line="320" w:lineRule="exact"/>
            </w:pPr>
            <w:r w:rsidRPr="001D4BC6">
              <w:t>2.</w:t>
            </w:r>
            <w:r w:rsidRPr="001D4BC6">
              <w:rPr>
                <w:rFonts w:ascii="微軟正黑體" w:eastAsia="微軟正黑體" w:hAnsi="微軟正黑體" w:hint="eastAsia"/>
                <w:color w:val="000000"/>
                <w:szCs w:val="24"/>
              </w:rPr>
              <w:t>瞭解化石燃料燃燒後產物對環境的影響。</w:t>
            </w:r>
          </w:p>
          <w:p w:rsidR="0071151B" w:rsidRPr="001D4BC6" w:rsidRDefault="0071151B" w:rsidP="00EB5C0D">
            <w:pPr>
              <w:spacing w:line="320" w:lineRule="exact"/>
              <w:rPr>
                <w:rFonts w:ascii="微軟正黑體" w:eastAsia="微軟正黑體" w:hAnsi="微軟正黑體"/>
                <w:iCs/>
                <w:color w:val="000000"/>
                <w:szCs w:val="24"/>
              </w:rPr>
            </w:pPr>
            <w:r w:rsidRPr="001D4BC6">
              <w:t>3.</w:t>
            </w:r>
            <w:r w:rsidRPr="001D4BC6">
              <w:rPr>
                <w:rFonts w:hint="eastAsia"/>
              </w:rPr>
              <w:t>能說明溫室氣體種類及全暖化現象</w:t>
            </w:r>
          </w:p>
        </w:tc>
        <w:tc>
          <w:tcPr>
            <w:tcW w:w="5670" w:type="dxa"/>
            <w:gridSpan w:val="2"/>
          </w:tcPr>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1.</w:t>
            </w:r>
            <w:r w:rsidRPr="001D4BC6">
              <w:rPr>
                <w:rFonts w:ascii="微軟正黑體" w:eastAsia="微軟正黑體" w:hAnsi="微軟正黑體" w:hint="eastAsia"/>
                <w:color w:val="000000"/>
                <w:szCs w:val="24"/>
              </w:rPr>
              <w:t>小組分組報告化石燃料的形成及種類。</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觀察影片後</w:t>
            </w:r>
            <w:r w:rsidRPr="001D4BC6">
              <w:rPr>
                <w:rFonts w:ascii="標楷體" w:eastAsia="標楷體" w:hAnsi="標楷體" w:hint="eastAsia"/>
                <w:color w:val="000000"/>
                <w:szCs w:val="24"/>
              </w:rPr>
              <w:t>，</w:t>
            </w:r>
            <w:r w:rsidRPr="001D4BC6">
              <w:rPr>
                <w:rFonts w:ascii="微軟正黑體" w:eastAsia="微軟正黑體" w:hAnsi="微軟正黑體" w:hint="eastAsia"/>
                <w:color w:val="000000"/>
                <w:szCs w:val="24"/>
              </w:rPr>
              <w:t>分析及提出比較天然氣、石油及煤炭三種化石燃料燃燒後產物對環境的影響</w:t>
            </w:r>
            <w:r w:rsidRPr="001D4BC6">
              <w:rPr>
                <w:rFonts w:ascii="標楷體" w:eastAsia="標楷體" w:hAnsi="標楷體" w:hint="eastAsia"/>
                <w:color w:val="000000"/>
                <w:szCs w:val="24"/>
              </w:rPr>
              <w:t>，</w:t>
            </w:r>
            <w:r w:rsidRPr="001D4BC6">
              <w:rPr>
                <w:rFonts w:ascii="微軟正黑體" w:eastAsia="微軟正黑體" w:hAnsi="微軟正黑體" w:hint="eastAsia"/>
                <w:color w:val="000000"/>
                <w:szCs w:val="24"/>
              </w:rPr>
              <w:t>何者比較友善</w:t>
            </w:r>
            <w:r w:rsidRPr="001D4BC6">
              <w:rPr>
                <w:rFonts w:ascii="新細明體" w:hAnsi="新細明體" w:hint="eastAsia"/>
                <w:color w:val="000000"/>
                <w:szCs w:val="24"/>
              </w:rPr>
              <w:t>？</w:t>
            </w:r>
            <w:r w:rsidRPr="001D4BC6">
              <w:rPr>
                <w:rFonts w:ascii="微軟正黑體" w:eastAsia="微軟正黑體" w:hAnsi="微軟正黑體" w:hint="eastAsia"/>
                <w:color w:val="000000"/>
                <w:szCs w:val="24"/>
              </w:rPr>
              <w:t>。</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3.</w:t>
            </w:r>
            <w:r w:rsidRPr="001D4BC6">
              <w:rPr>
                <w:rFonts w:ascii="微軟正黑體" w:eastAsia="微軟正黑體" w:hAnsi="微軟正黑體" w:hint="eastAsia"/>
                <w:color w:val="000000"/>
                <w:szCs w:val="24"/>
              </w:rPr>
              <w:t>由文獻得知燃燒化石燃料產生大量</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溫室氣體造成全球暖化現象。</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4.</w:t>
            </w:r>
            <w:r w:rsidRPr="001D4BC6">
              <w:rPr>
                <w:rFonts w:ascii="微軟正黑體" w:eastAsia="微軟正黑體" w:hAnsi="微軟正黑體" w:hint="eastAsia"/>
                <w:color w:val="000000"/>
                <w:szCs w:val="24"/>
              </w:rPr>
              <w:t>說明溫室氣體種類及原理，並提出個人意見分析</w:t>
            </w:r>
            <w:r w:rsidRPr="001D4BC6">
              <w:rPr>
                <w:rFonts w:ascii="微軟正黑體" w:eastAsia="微軟正黑體" w:hAnsi="微軟正黑體"/>
                <w:color w:val="000000"/>
                <w:szCs w:val="24"/>
              </w:rPr>
              <w:t>CO</w:t>
            </w:r>
            <w:r w:rsidRPr="001D4BC6">
              <w:rPr>
                <w:rFonts w:ascii="微軟正黑體" w:eastAsia="微軟正黑體" w:hAnsi="微軟正黑體"/>
                <w:color w:val="000000"/>
                <w:szCs w:val="24"/>
                <w:vertAlign w:val="subscript"/>
              </w:rPr>
              <w:t>2</w:t>
            </w:r>
            <w:r w:rsidRPr="001D4BC6">
              <w:rPr>
                <w:rFonts w:ascii="微軟正黑體" w:eastAsia="微軟正黑體" w:hAnsi="微軟正黑體" w:hint="eastAsia"/>
                <w:color w:val="000000"/>
                <w:szCs w:val="24"/>
              </w:rPr>
              <w:t>溫室氣體造成全球暖化的原因是否合理？</w:t>
            </w:r>
          </w:p>
          <w:p w:rsidR="0071151B" w:rsidRPr="001D4BC6" w:rsidRDefault="0071151B" w:rsidP="00EB5C0D">
            <w:pPr>
              <w:spacing w:line="320" w:lineRule="exact"/>
              <w:rPr>
                <w:rFonts w:ascii="微軟正黑體" w:eastAsia="微軟正黑體" w:hAnsi="微軟正黑體"/>
                <w:color w:val="FF0000"/>
                <w:szCs w:val="24"/>
              </w:rPr>
            </w:pPr>
            <w:r w:rsidRPr="001D4BC6">
              <w:rPr>
                <w:rFonts w:ascii="微軟正黑體" w:eastAsia="微軟正黑體" w:hAnsi="微軟正黑體"/>
                <w:color w:val="000000"/>
                <w:szCs w:val="24"/>
              </w:rPr>
              <w:t>5.</w:t>
            </w:r>
            <w:r w:rsidRPr="001D4BC6">
              <w:rPr>
                <w:rFonts w:ascii="微軟正黑體" w:eastAsia="微軟正黑體" w:hAnsi="微軟正黑體" w:hint="eastAsia"/>
                <w:color w:val="000000"/>
                <w:szCs w:val="24"/>
              </w:rPr>
              <w:t>小組分組報告個人及政府應如何對抗全球暖化對策。</w:t>
            </w:r>
          </w:p>
        </w:tc>
        <w:tc>
          <w:tcPr>
            <w:tcW w:w="2268" w:type="dxa"/>
            <w:gridSpan w:val="2"/>
          </w:tcPr>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學習單</w:t>
            </w:r>
          </w:p>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小組發表</w:t>
            </w:r>
          </w:p>
          <w:p w:rsidR="0071151B" w:rsidRPr="001D4BC6" w:rsidRDefault="0071151B" w:rsidP="00EB5C0D">
            <w:pPr>
              <w:spacing w:line="320" w:lineRule="exact"/>
              <w:rPr>
                <w:rFonts w:ascii="微軟正黑體" w:eastAsia="微軟正黑體" w:hAnsi="微軟正黑體"/>
                <w:color w:val="FF0000"/>
                <w:szCs w:val="24"/>
              </w:rPr>
            </w:pPr>
          </w:p>
        </w:tc>
        <w:tc>
          <w:tcPr>
            <w:tcW w:w="3206" w:type="dxa"/>
          </w:tcPr>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w:t>
            </w:r>
            <w:r w:rsidRPr="001D4BC6">
              <w:rPr>
                <w:rFonts w:ascii="微軟正黑體" w:eastAsia="微軟正黑體" w:hAnsi="微軟正黑體" w:hint="eastAsia"/>
                <w:color w:val="000000"/>
                <w:szCs w:val="24"/>
              </w:rPr>
              <w:t>瞭解化石燃料資源有限且不能重複使用</w:t>
            </w:r>
            <w:r w:rsidRPr="001D4BC6">
              <w:rPr>
                <w:rFonts w:ascii="標楷體" w:eastAsia="標楷體" w:hAnsi="標楷體" w:hint="eastAsia"/>
                <w:color w:val="000000"/>
                <w:szCs w:val="24"/>
              </w:rPr>
              <w:t>。</w:t>
            </w:r>
          </w:p>
          <w:p w:rsidR="0071151B" w:rsidRPr="001D4BC6" w:rsidRDefault="0071151B" w:rsidP="00EB5C0D">
            <w:pPr>
              <w:spacing w:line="320" w:lineRule="exact"/>
              <w:rPr>
                <w:rFonts w:ascii="微軟正黑體" w:eastAsia="微軟正黑體" w:hAnsi="微軟正黑體"/>
                <w:szCs w:val="24"/>
              </w:rPr>
            </w:pPr>
            <w:r w:rsidRPr="001D4BC6">
              <w:rPr>
                <w:rFonts w:ascii="微軟正黑體" w:eastAsia="微軟正黑體" w:hAnsi="微軟正黑體"/>
                <w:szCs w:val="24"/>
              </w:rPr>
              <w:t>2.</w:t>
            </w:r>
            <w:r w:rsidRPr="001D4BC6">
              <w:rPr>
                <w:rFonts w:ascii="微軟正黑體" w:eastAsia="微軟正黑體" w:hAnsi="微軟正黑體" w:hint="eastAsia"/>
                <w:szCs w:val="24"/>
              </w:rPr>
              <w:t>由網路或文章文獻分組報告</w:t>
            </w:r>
            <w:r w:rsidRPr="001D4BC6">
              <w:rPr>
                <w:rFonts w:ascii="微軟正黑體" w:eastAsia="微軟正黑體" w:hAnsi="微軟正黑體"/>
                <w:szCs w:val="24"/>
              </w:rPr>
              <w:t>CO</w:t>
            </w:r>
            <w:r w:rsidRPr="001D4BC6">
              <w:rPr>
                <w:rFonts w:ascii="微軟正黑體" w:eastAsia="微軟正黑體" w:hAnsi="微軟正黑體"/>
                <w:szCs w:val="24"/>
                <w:vertAlign w:val="subscript"/>
              </w:rPr>
              <w:t>2</w:t>
            </w:r>
            <w:r w:rsidRPr="001D4BC6">
              <w:rPr>
                <w:rFonts w:ascii="微軟正黑體" w:eastAsia="微軟正黑體" w:hAnsi="微軟正黑體" w:hint="eastAsia"/>
                <w:szCs w:val="24"/>
              </w:rPr>
              <w:t>溫室氣體與全球腦化的關係</w:t>
            </w:r>
            <w:r w:rsidRPr="001D4BC6">
              <w:rPr>
                <w:rFonts w:ascii="標楷體" w:eastAsia="標楷體" w:hAnsi="標楷體" w:hint="eastAsia"/>
                <w:szCs w:val="24"/>
              </w:rPr>
              <w:t>。</w:t>
            </w:r>
          </w:p>
          <w:p w:rsidR="0071151B" w:rsidRPr="001D4BC6" w:rsidRDefault="0071151B" w:rsidP="00EB5C0D">
            <w:pPr>
              <w:spacing w:line="320" w:lineRule="exact"/>
              <w:rPr>
                <w:rFonts w:ascii="微軟正黑體" w:eastAsia="微軟正黑體" w:hAnsi="微軟正黑體"/>
                <w:szCs w:val="24"/>
              </w:rPr>
            </w:pPr>
            <w:r w:rsidRPr="001D4BC6">
              <w:rPr>
                <w:rFonts w:ascii="微軟正黑體" w:eastAsia="微軟正黑體" w:hAnsi="微軟正黑體"/>
                <w:szCs w:val="24"/>
              </w:rPr>
              <w:t>3.</w:t>
            </w:r>
            <w:r w:rsidRPr="001D4BC6">
              <w:rPr>
                <w:rFonts w:ascii="微軟正黑體" w:eastAsia="微軟正黑體" w:hAnsi="微軟正黑體" w:hint="eastAsia"/>
                <w:szCs w:val="24"/>
              </w:rPr>
              <w:t>愛惜地球資源並能培養節減碳的習慣</w:t>
            </w:r>
            <w:r w:rsidRPr="001D4BC6">
              <w:rPr>
                <w:rFonts w:ascii="標楷體" w:eastAsia="標楷體" w:hAnsi="標楷體" w:hint="eastAsia"/>
                <w:szCs w:val="24"/>
              </w:rPr>
              <w:t>。</w:t>
            </w:r>
          </w:p>
          <w:p w:rsidR="0071151B" w:rsidRPr="001D4BC6" w:rsidRDefault="0071151B" w:rsidP="0071151B">
            <w:pPr>
              <w:spacing w:line="320" w:lineRule="exact"/>
              <w:ind w:left="31680" w:hangingChars="73" w:firstLine="31680"/>
              <w:rPr>
                <w:rFonts w:ascii="微軟正黑體" w:eastAsia="微軟正黑體" w:hAnsi="微軟正黑體"/>
                <w:color w:val="FF0000"/>
                <w:szCs w:val="24"/>
              </w:rPr>
            </w:pPr>
          </w:p>
        </w:tc>
      </w:tr>
    </w:tbl>
    <w:p w:rsidR="0071151B" w:rsidRPr="006B4E70" w:rsidRDefault="0071151B" w:rsidP="008E2D65">
      <w:pPr>
        <w:rPr>
          <w:rFonts w:ascii="微軟正黑體" w:eastAsia="微軟正黑體" w:hAnsi="微軟正黑體"/>
        </w:rPr>
      </w:pPr>
    </w:p>
    <w:tbl>
      <w:tblPr>
        <w:tblW w:w="15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1417"/>
        <w:gridCol w:w="1472"/>
        <w:gridCol w:w="4940"/>
        <w:gridCol w:w="730"/>
        <w:gridCol w:w="491"/>
        <w:gridCol w:w="1777"/>
        <w:gridCol w:w="3206"/>
      </w:tblGrid>
      <w:tr w:rsidR="0071151B" w:rsidRPr="001D4BC6" w:rsidTr="006B5B3A">
        <w:trPr>
          <w:trHeight w:val="344"/>
          <w:jc w:val="center"/>
        </w:trPr>
        <w:tc>
          <w:tcPr>
            <w:tcW w:w="2518" w:type="dxa"/>
            <w:gridSpan w:val="2"/>
          </w:tcPr>
          <w:p w:rsidR="0071151B" w:rsidRPr="001D4BC6" w:rsidRDefault="0071151B" w:rsidP="006B5B3A">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單元二</w:t>
            </w:r>
          </w:p>
        </w:tc>
        <w:tc>
          <w:tcPr>
            <w:tcW w:w="6412" w:type="dxa"/>
            <w:gridSpan w:val="2"/>
          </w:tcPr>
          <w:p w:rsidR="0071151B" w:rsidRPr="001D4BC6" w:rsidRDefault="0071151B" w:rsidP="006B5B3A">
            <w:pPr>
              <w:spacing w:line="320" w:lineRule="exact"/>
              <w:rPr>
                <w:rFonts w:ascii="微軟正黑體" w:eastAsia="微軟正黑體" w:hAnsi="微軟正黑體"/>
                <w:color w:val="000000"/>
                <w:szCs w:val="24"/>
              </w:rPr>
            </w:pPr>
            <w:r w:rsidRPr="001D4BC6">
              <w:rPr>
                <w:rFonts w:hint="eastAsia"/>
                <w:color w:val="000000"/>
              </w:rPr>
              <w:t>「碳」一口氣</w:t>
            </w:r>
          </w:p>
        </w:tc>
        <w:tc>
          <w:tcPr>
            <w:tcW w:w="1221" w:type="dxa"/>
            <w:gridSpan w:val="2"/>
          </w:tcPr>
          <w:p w:rsidR="0071151B" w:rsidRPr="001D4BC6" w:rsidRDefault="0071151B" w:rsidP="006B5B3A">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上課節數</w:t>
            </w:r>
          </w:p>
        </w:tc>
        <w:tc>
          <w:tcPr>
            <w:tcW w:w="4983" w:type="dxa"/>
            <w:gridSpan w:val="2"/>
          </w:tcPr>
          <w:p w:rsidR="0071151B" w:rsidRPr="001D4BC6" w:rsidRDefault="0071151B" w:rsidP="006B5B3A">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節</w:t>
            </w:r>
          </w:p>
        </w:tc>
      </w:tr>
      <w:tr w:rsidR="0071151B" w:rsidRPr="001D4BC6" w:rsidTr="006B5B3A">
        <w:trPr>
          <w:trHeight w:val="344"/>
          <w:jc w:val="center"/>
        </w:trPr>
        <w:tc>
          <w:tcPr>
            <w:tcW w:w="2518" w:type="dxa"/>
            <w:gridSpan w:val="2"/>
          </w:tcPr>
          <w:p w:rsidR="0071151B" w:rsidRPr="001D4BC6" w:rsidRDefault="0071151B" w:rsidP="006B5B3A">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單元學習目標</w:t>
            </w:r>
          </w:p>
        </w:tc>
        <w:tc>
          <w:tcPr>
            <w:tcW w:w="12616" w:type="dxa"/>
            <w:gridSpan w:val="6"/>
          </w:tcPr>
          <w:p w:rsidR="0071151B" w:rsidRPr="001D4BC6" w:rsidRDefault="0071151B" w:rsidP="000F357F">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學生能設計實驗驗證假說，並能了解光合作用、呼吸作用、分解作用對環境中二氧化碳濃度的影響</w:t>
            </w:r>
          </w:p>
        </w:tc>
      </w:tr>
      <w:tr w:rsidR="0071151B" w:rsidRPr="001D4BC6" w:rsidTr="006B5B3A">
        <w:trPr>
          <w:trHeight w:val="344"/>
          <w:jc w:val="center"/>
        </w:trPr>
        <w:tc>
          <w:tcPr>
            <w:tcW w:w="2518" w:type="dxa"/>
            <w:gridSpan w:val="2"/>
          </w:tcPr>
          <w:p w:rsidR="0071151B" w:rsidRPr="001D4BC6" w:rsidRDefault="0071151B" w:rsidP="006B5B3A">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學習情境與動機引發</w:t>
            </w:r>
          </w:p>
        </w:tc>
        <w:tc>
          <w:tcPr>
            <w:tcW w:w="12616" w:type="dxa"/>
            <w:gridSpan w:val="6"/>
          </w:tcPr>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從驗證植物是否有呼吸作用開始，進行科學探究歷程</w:t>
            </w:r>
          </w:p>
        </w:tc>
      </w:tr>
      <w:tr w:rsidR="0071151B" w:rsidRPr="001D4BC6" w:rsidTr="00053114">
        <w:trPr>
          <w:jc w:val="center"/>
        </w:trPr>
        <w:tc>
          <w:tcPr>
            <w:tcW w:w="1101" w:type="dxa"/>
          </w:tcPr>
          <w:p w:rsidR="0071151B" w:rsidRPr="001D4BC6" w:rsidRDefault="0071151B" w:rsidP="006B5B3A">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學習表現說明</w:t>
            </w:r>
          </w:p>
        </w:tc>
        <w:tc>
          <w:tcPr>
            <w:tcW w:w="2889" w:type="dxa"/>
            <w:gridSpan w:val="2"/>
          </w:tcPr>
          <w:p w:rsidR="0071151B" w:rsidRPr="001D4BC6" w:rsidRDefault="0071151B" w:rsidP="006B5B3A">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活動學習目標</w:t>
            </w:r>
          </w:p>
        </w:tc>
        <w:tc>
          <w:tcPr>
            <w:tcW w:w="5670" w:type="dxa"/>
            <w:gridSpan w:val="2"/>
          </w:tcPr>
          <w:p w:rsidR="0071151B" w:rsidRPr="001D4BC6" w:rsidRDefault="0071151B" w:rsidP="006B5B3A">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學習活動的歷程（包括學習策略）</w:t>
            </w:r>
          </w:p>
          <w:p w:rsidR="0071151B" w:rsidRPr="001D4BC6" w:rsidRDefault="0071151B" w:rsidP="006B5B3A">
            <w:pPr>
              <w:spacing w:line="320" w:lineRule="exact"/>
              <w:jc w:val="center"/>
              <w:rPr>
                <w:rFonts w:ascii="微軟正黑體" w:eastAsia="微軟正黑體" w:hAnsi="微軟正黑體"/>
                <w:iCs/>
                <w:color w:val="000000"/>
                <w:szCs w:val="24"/>
              </w:rPr>
            </w:pPr>
            <w:r w:rsidRPr="001D4BC6">
              <w:rPr>
                <w:rFonts w:ascii="標楷體" w:eastAsia="標楷體" w:hAnsi="標楷體" w:hint="eastAsia"/>
                <w:color w:val="000000"/>
              </w:rPr>
              <w:t>◎</w:t>
            </w:r>
            <w:r w:rsidRPr="001D4BC6">
              <w:rPr>
                <w:rFonts w:ascii="微軟正黑體" w:eastAsia="微軟正黑體" w:hAnsi="微軟正黑體" w:hint="eastAsia"/>
                <w:color w:val="000000"/>
              </w:rPr>
              <w:t>畫線處為關鍵提問句</w:t>
            </w:r>
          </w:p>
        </w:tc>
        <w:tc>
          <w:tcPr>
            <w:tcW w:w="2268" w:type="dxa"/>
            <w:gridSpan w:val="2"/>
          </w:tcPr>
          <w:p w:rsidR="0071151B" w:rsidRPr="001D4BC6" w:rsidRDefault="0071151B" w:rsidP="006B5B3A">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評量方法</w:t>
            </w:r>
            <w:r w:rsidRPr="001D4BC6">
              <w:rPr>
                <w:rFonts w:ascii="微軟正黑體" w:eastAsia="微軟正黑體" w:hAnsi="微軟正黑體"/>
                <w:iCs/>
                <w:color w:val="000000"/>
                <w:szCs w:val="24"/>
              </w:rPr>
              <w:t>/</w:t>
            </w:r>
            <w:r w:rsidRPr="001D4BC6">
              <w:rPr>
                <w:rFonts w:ascii="微軟正黑體" w:eastAsia="微軟正黑體" w:hAnsi="微軟正黑體" w:hint="eastAsia"/>
                <w:iCs/>
                <w:color w:val="000000"/>
                <w:szCs w:val="24"/>
              </w:rPr>
              <w:t>學生表現</w:t>
            </w:r>
            <w:r w:rsidRPr="001D4BC6">
              <w:rPr>
                <w:rFonts w:ascii="微軟正黑體" w:eastAsia="微軟正黑體" w:hAnsi="微軟正黑體"/>
                <w:iCs/>
                <w:color w:val="000000"/>
                <w:szCs w:val="24"/>
              </w:rPr>
              <w:t>/</w:t>
            </w:r>
            <w:r w:rsidRPr="001D4BC6">
              <w:rPr>
                <w:rFonts w:ascii="微軟正黑體" w:eastAsia="微軟正黑體" w:hAnsi="微軟正黑體" w:hint="eastAsia"/>
                <w:iCs/>
                <w:color w:val="000000"/>
                <w:szCs w:val="24"/>
              </w:rPr>
              <w:t>評量工具</w:t>
            </w:r>
          </w:p>
        </w:tc>
        <w:tc>
          <w:tcPr>
            <w:tcW w:w="3206" w:type="dxa"/>
          </w:tcPr>
          <w:p w:rsidR="0071151B" w:rsidRPr="001D4BC6" w:rsidRDefault="0071151B" w:rsidP="006B5B3A">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教師的思考與教學策略</w:t>
            </w:r>
          </w:p>
        </w:tc>
      </w:tr>
      <w:tr w:rsidR="0071151B" w:rsidRPr="001D4BC6" w:rsidTr="00053114">
        <w:trPr>
          <w:trHeight w:val="990"/>
          <w:jc w:val="center"/>
        </w:trPr>
        <w:tc>
          <w:tcPr>
            <w:tcW w:w="1101" w:type="dxa"/>
          </w:tcPr>
          <w:p w:rsidR="0071151B" w:rsidRPr="005A4B04" w:rsidRDefault="0071151B" w:rsidP="006B5B3A">
            <w:pPr>
              <w:spacing w:line="320" w:lineRule="exact"/>
              <w:rPr>
                <w:rFonts w:ascii="微軟正黑體" w:eastAsia="微軟正黑體" w:hAnsi="微軟正黑體"/>
                <w:iCs/>
                <w:color w:val="000000"/>
                <w:sz w:val="20"/>
                <w:szCs w:val="20"/>
                <w:lang w:val="fr-FR"/>
              </w:rPr>
            </w:pPr>
            <w:r w:rsidRPr="005A4B04">
              <w:rPr>
                <w:rFonts w:ascii="微軟正黑體" w:eastAsia="微軟正黑體" w:hAnsi="微軟正黑體"/>
                <w:iCs/>
                <w:color w:val="000000"/>
                <w:sz w:val="20"/>
                <w:szCs w:val="20"/>
                <w:lang w:val="fr-FR"/>
              </w:rPr>
              <w:t>po-IV- 2</w:t>
            </w:r>
          </w:p>
          <w:p w:rsidR="0071151B" w:rsidRPr="005A4B04" w:rsidRDefault="0071151B" w:rsidP="006B5B3A">
            <w:pPr>
              <w:spacing w:line="320" w:lineRule="exact"/>
              <w:rPr>
                <w:rFonts w:ascii="微軟正黑體" w:eastAsia="微軟正黑體" w:hAnsi="微軟正黑體"/>
                <w:iCs/>
                <w:color w:val="000000"/>
                <w:sz w:val="20"/>
                <w:szCs w:val="20"/>
                <w:lang w:val="fr-FR"/>
              </w:rPr>
            </w:pPr>
            <w:r w:rsidRPr="005A4B04">
              <w:rPr>
                <w:rFonts w:ascii="微軟正黑體" w:eastAsia="微軟正黑體" w:hAnsi="微軟正黑體"/>
                <w:iCs/>
                <w:color w:val="000000"/>
                <w:sz w:val="20"/>
                <w:szCs w:val="20"/>
                <w:lang w:val="fr-FR"/>
              </w:rPr>
              <w:t>pe- IV- 2</w:t>
            </w:r>
          </w:p>
          <w:p w:rsidR="0071151B" w:rsidRPr="005A4B04" w:rsidRDefault="0071151B" w:rsidP="00BA54A9">
            <w:pPr>
              <w:spacing w:line="320" w:lineRule="exact"/>
              <w:rPr>
                <w:rFonts w:ascii="微軟正黑體" w:eastAsia="微軟正黑體" w:hAnsi="微軟正黑體"/>
                <w:iCs/>
                <w:color w:val="000000"/>
                <w:sz w:val="20"/>
                <w:szCs w:val="20"/>
                <w:lang w:val="fr-FR"/>
              </w:rPr>
            </w:pPr>
            <w:r w:rsidRPr="005A4B04">
              <w:rPr>
                <w:rFonts w:ascii="微軟正黑體" w:eastAsia="微軟正黑體" w:hAnsi="微軟正黑體"/>
                <w:iCs/>
                <w:color w:val="000000"/>
                <w:sz w:val="20"/>
                <w:szCs w:val="20"/>
                <w:lang w:val="fr-FR"/>
              </w:rPr>
              <w:t>pc- IV- 1</w:t>
            </w:r>
          </w:p>
          <w:p w:rsidR="0071151B" w:rsidRPr="001D4BC6" w:rsidRDefault="0071151B" w:rsidP="00BA54A9">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pc- IV- 2</w:t>
            </w:r>
          </w:p>
          <w:p w:rsidR="0071151B" w:rsidRPr="001D4BC6" w:rsidRDefault="0071151B" w:rsidP="00BA54A9">
            <w:pPr>
              <w:spacing w:line="320" w:lineRule="exact"/>
              <w:rPr>
                <w:rFonts w:ascii="微軟正黑體" w:eastAsia="微軟正黑體" w:hAnsi="微軟正黑體"/>
                <w:iCs/>
                <w:color w:val="000000"/>
                <w:szCs w:val="24"/>
              </w:rPr>
            </w:pPr>
          </w:p>
        </w:tc>
        <w:tc>
          <w:tcPr>
            <w:tcW w:w="2889" w:type="dxa"/>
            <w:gridSpan w:val="2"/>
          </w:tcPr>
          <w:p w:rsidR="0071151B" w:rsidRPr="001D4BC6" w:rsidRDefault="0071151B" w:rsidP="00053114">
            <w:pPr>
              <w:rPr>
                <w:color w:val="000000"/>
              </w:rPr>
            </w:pPr>
            <w:r w:rsidRPr="001D4BC6">
              <w:rPr>
                <w:color w:val="000000"/>
              </w:rPr>
              <w:t>1.</w:t>
            </w:r>
            <w:r w:rsidRPr="001D4BC6">
              <w:rPr>
                <w:rFonts w:hint="eastAsia"/>
                <w:color w:val="000000"/>
              </w:rPr>
              <w:t>透過實驗證明植物行光合作用會減少環境中的二氧化碳濃度。</w:t>
            </w:r>
          </w:p>
          <w:p w:rsidR="0071151B" w:rsidRPr="001D4BC6" w:rsidRDefault="0071151B" w:rsidP="00053114">
            <w:pPr>
              <w:spacing w:line="320" w:lineRule="exact"/>
              <w:rPr>
                <w:color w:val="000000"/>
              </w:rPr>
            </w:pPr>
            <w:r w:rsidRPr="001D4BC6">
              <w:rPr>
                <w:color w:val="000000"/>
              </w:rPr>
              <w:t>2.</w:t>
            </w:r>
            <w:r w:rsidRPr="001D4BC6">
              <w:rPr>
                <w:rFonts w:hint="eastAsia"/>
                <w:color w:val="000000"/>
              </w:rPr>
              <w:t>透過實驗證明動物和植物進行呼吸作用回增加環境中的二氧化碳。</w:t>
            </w:r>
          </w:p>
          <w:p w:rsidR="0071151B" w:rsidRPr="001D4BC6" w:rsidRDefault="0071151B" w:rsidP="00053114">
            <w:pPr>
              <w:spacing w:line="320" w:lineRule="exact"/>
              <w:rPr>
                <w:color w:val="000000"/>
              </w:rPr>
            </w:pPr>
            <w:r w:rsidRPr="001D4BC6">
              <w:rPr>
                <w:color w:val="000000"/>
              </w:rPr>
              <w:t>3.</w:t>
            </w:r>
            <w:r w:rsidRPr="001D4BC6">
              <w:rPr>
                <w:rFonts w:hint="eastAsia"/>
                <w:color w:val="000000"/>
              </w:rPr>
              <w:t>能透過實驗歸納出生物數量超過環境負荷量時，將不利族群的生存。</w:t>
            </w:r>
          </w:p>
          <w:p w:rsidR="0071151B" w:rsidRPr="001D4BC6" w:rsidRDefault="0071151B" w:rsidP="00053114">
            <w:pPr>
              <w:spacing w:line="320" w:lineRule="exact"/>
              <w:rPr>
                <w:color w:val="000000"/>
              </w:rPr>
            </w:pPr>
            <w:r w:rsidRPr="001D4BC6">
              <w:rPr>
                <w:color w:val="000000"/>
              </w:rPr>
              <w:t>4.</w:t>
            </w:r>
            <w:r w:rsidRPr="001D4BC6">
              <w:rPr>
                <w:rFonts w:hint="eastAsia"/>
                <w:color w:val="000000"/>
              </w:rPr>
              <w:t>透過探究歷程，掌握操縱變因、控制變因的概念。</w:t>
            </w:r>
          </w:p>
          <w:p w:rsidR="0071151B" w:rsidRPr="001D4BC6" w:rsidRDefault="0071151B" w:rsidP="00053114">
            <w:pPr>
              <w:spacing w:line="320" w:lineRule="exact"/>
              <w:rPr>
                <w:rFonts w:ascii="微軟正黑體" w:eastAsia="微軟正黑體" w:hAnsi="微軟正黑體"/>
                <w:iCs/>
                <w:color w:val="000000"/>
                <w:szCs w:val="24"/>
              </w:rPr>
            </w:pPr>
          </w:p>
        </w:tc>
        <w:tc>
          <w:tcPr>
            <w:tcW w:w="5670" w:type="dxa"/>
            <w:gridSpan w:val="2"/>
          </w:tcPr>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教師進行預備實驗，錐形瓶中分別放入黑殼蝦和水蘊草，水中加入</w:t>
            </w:r>
            <w:r w:rsidRPr="001D4BC6">
              <w:rPr>
                <w:rFonts w:ascii="微軟正黑體" w:eastAsia="微軟正黑體" w:hAnsi="微軟正黑體"/>
                <w:color w:val="000000"/>
                <w:szCs w:val="24"/>
              </w:rPr>
              <w:t>BTB</w:t>
            </w:r>
            <w:r w:rsidRPr="001D4BC6">
              <w:rPr>
                <w:rFonts w:ascii="微軟正黑體" w:eastAsia="微軟正黑體" w:hAnsi="微軟正黑體" w:hint="eastAsia"/>
                <w:color w:val="000000"/>
                <w:szCs w:val="24"/>
              </w:rPr>
              <w:t>指示劑，以橡皮塞密閉。光照</w:t>
            </w: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小時，每隔</w:t>
            </w:r>
            <w:r w:rsidRPr="001D4BC6">
              <w:rPr>
                <w:rFonts w:ascii="微軟正黑體" w:eastAsia="微軟正黑體" w:hAnsi="微軟正黑體"/>
                <w:color w:val="000000"/>
                <w:szCs w:val="24"/>
              </w:rPr>
              <w:t>30</w:t>
            </w:r>
            <w:r w:rsidRPr="001D4BC6">
              <w:rPr>
                <w:rFonts w:ascii="微軟正黑體" w:eastAsia="微軟正黑體" w:hAnsi="微軟正黑體" w:hint="eastAsia"/>
                <w:color w:val="000000"/>
                <w:szCs w:val="24"/>
              </w:rPr>
              <w:t>分鐘拍照紀錄一次。</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教師準備橡皮塞、錐形瓶、水蘊草、吸管、滴管、</w:t>
            </w:r>
            <w:r w:rsidRPr="001D4BC6">
              <w:rPr>
                <w:rFonts w:ascii="微軟正黑體" w:eastAsia="微軟正黑體" w:hAnsi="微軟正黑體"/>
                <w:color w:val="000000"/>
                <w:szCs w:val="24"/>
              </w:rPr>
              <w:t>BTB</w:t>
            </w:r>
            <w:r w:rsidRPr="001D4BC6">
              <w:rPr>
                <w:rFonts w:ascii="微軟正黑體" w:eastAsia="微軟正黑體" w:hAnsi="微軟正黑體" w:hint="eastAsia"/>
                <w:color w:val="000000"/>
                <w:szCs w:val="24"/>
              </w:rPr>
              <w:t>水溶液等。</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3.</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學生以分組合作方式進行學習活動。</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4.</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複習光合作用及呼吸作用的反應過程。</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5.</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引起動機，有光照的密閉容器內的黑殼蝦和水草，容器中的二氧化碳量是上升還是減少？</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6.</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教師播放事先拍好的照片。</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7.</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教師提問，由反應式可推論出有光照時綠色植物可以減少環境中的二氧化碳。沒有光照時，放有植物的密閉空間中二氧化碳濃度是增加、減少還是不變？</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8.</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學生進行小組討論後，各組提出假說。</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9.</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教師提問，如何以現有器材設計實驗驗證自己的假說。</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10.</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發表實驗設計後，</w:t>
            </w:r>
            <w:r w:rsidRPr="001D4BC6">
              <w:rPr>
                <w:rFonts w:ascii="微軟正黑體" w:eastAsia="微軟正黑體" w:hAnsi="微軟正黑體"/>
                <w:color w:val="000000"/>
                <w:szCs w:val="24"/>
              </w:rPr>
              <w:t xml:space="preserve"> </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11.</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教師提問，錐形瓶中的黑殼蝦數量和產生二氧化碳的速度有什麼關係？</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12.</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各組進行每瓶</w:t>
            </w:r>
            <w:r w:rsidRPr="001D4BC6">
              <w:rPr>
                <w:rFonts w:ascii="微軟正黑體" w:eastAsia="微軟正黑體" w:hAnsi="微軟正黑體"/>
                <w:color w:val="000000"/>
                <w:szCs w:val="24"/>
              </w:rPr>
              <w:t>5</w:t>
            </w:r>
            <w:r w:rsidRPr="001D4BC6">
              <w:rPr>
                <w:rFonts w:ascii="微軟正黑體" w:eastAsia="微軟正黑體" w:hAnsi="微軟正黑體" w:hint="eastAsia"/>
                <w:color w:val="000000"/>
                <w:szCs w:val="24"/>
              </w:rPr>
              <w:t>隻</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每瓶</w:t>
            </w:r>
            <w:r w:rsidRPr="001D4BC6">
              <w:rPr>
                <w:rFonts w:ascii="微軟正黑體" w:eastAsia="微軟正黑體" w:hAnsi="微軟正黑體"/>
                <w:color w:val="000000"/>
                <w:szCs w:val="24"/>
              </w:rPr>
              <w:t>1</w:t>
            </w:r>
            <w:r w:rsidRPr="001D4BC6">
              <w:rPr>
                <w:rFonts w:ascii="微軟正黑體" w:eastAsia="微軟正黑體" w:hAnsi="微軟正黑體" w:hint="eastAsia"/>
                <w:color w:val="000000"/>
                <w:szCs w:val="24"/>
              </w:rPr>
              <w:t>隻黑殼蝦產生二氧化碳量比較的實驗。（進行</w:t>
            </w:r>
            <w:r w:rsidRPr="001D4BC6">
              <w:rPr>
                <w:rFonts w:ascii="微軟正黑體" w:eastAsia="微軟正黑體" w:hAnsi="微軟正黑體"/>
                <w:color w:val="000000"/>
                <w:szCs w:val="24"/>
              </w:rPr>
              <w:t>10</w:t>
            </w:r>
            <w:r w:rsidRPr="001D4BC6">
              <w:rPr>
                <w:rFonts w:ascii="微軟正黑體" w:eastAsia="微軟正黑體" w:hAnsi="微軟正黑體" w:hint="eastAsia"/>
                <w:color w:val="000000"/>
                <w:szCs w:val="24"/>
              </w:rPr>
              <w:t>分鐘，每</w:t>
            </w: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分鐘拍照紀錄一次）</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13.</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各組發表實驗觀察結果。</w:t>
            </w:r>
          </w:p>
          <w:p w:rsidR="0071151B" w:rsidRPr="001D4BC6" w:rsidRDefault="0071151B" w:rsidP="00053114">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14.</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教師總結，由呼吸作用反應式可以得知，蝦子產出的二氧化碳量和消耗的氧氣量成正比。密閉空間中，如果蝦子數量太多，很快就會耗盡氧氣。</w:t>
            </w:r>
          </w:p>
          <w:p w:rsidR="0071151B" w:rsidRPr="001D4BC6" w:rsidRDefault="0071151B" w:rsidP="002B7EA2">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15.</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教師提問，在宇宙中，地球也算是密閉系統。為什麼氧氣不會被動物給耗盡？</w:t>
            </w:r>
          </w:p>
          <w:p w:rsidR="0071151B" w:rsidRPr="00C859CD" w:rsidRDefault="0071151B" w:rsidP="002B7EA2">
            <w:pPr>
              <w:pStyle w:val="ListParagraph"/>
              <w:numPr>
                <w:ilvl w:val="0"/>
                <w:numId w:val="7"/>
              </w:numPr>
              <w:spacing w:line="320" w:lineRule="exact"/>
              <w:ind w:leftChars="0"/>
              <w:rPr>
                <w:rFonts w:ascii="微軟正黑體" w:eastAsia="微軟正黑體" w:hAnsi="微軟正黑體"/>
                <w:color w:val="000000"/>
                <w:kern w:val="2"/>
                <w:sz w:val="24"/>
                <w:szCs w:val="24"/>
              </w:rPr>
            </w:pPr>
            <w:r w:rsidRPr="00C859CD">
              <w:rPr>
                <w:rFonts w:ascii="微軟正黑體" w:eastAsia="微軟正黑體" w:hAnsi="微軟正黑體" w:hint="eastAsia"/>
                <w:color w:val="000000"/>
                <w:kern w:val="2"/>
                <w:sz w:val="24"/>
                <w:szCs w:val="24"/>
              </w:rPr>
              <w:t>作業，各組按照實驗設計，進行水草在有光照</w:t>
            </w:r>
            <w:r w:rsidRPr="00C859CD">
              <w:rPr>
                <w:rFonts w:ascii="微軟正黑體" w:eastAsia="微軟正黑體" w:hAnsi="微軟正黑體"/>
                <w:color w:val="000000"/>
                <w:kern w:val="2"/>
                <w:sz w:val="24"/>
                <w:szCs w:val="24"/>
              </w:rPr>
              <w:t>/</w:t>
            </w:r>
            <w:r w:rsidRPr="00C859CD">
              <w:rPr>
                <w:rFonts w:ascii="微軟正黑體" w:eastAsia="微軟正黑體" w:hAnsi="微軟正黑體" w:hint="eastAsia"/>
                <w:color w:val="000000"/>
                <w:kern w:val="2"/>
                <w:sz w:val="24"/>
                <w:szCs w:val="24"/>
              </w:rPr>
              <w:t>無光照下對二氧化碳量影響的實驗。定時紀錄並寫出結論。</w:t>
            </w:r>
          </w:p>
          <w:p w:rsidR="0071151B" w:rsidRPr="001D4BC6" w:rsidRDefault="0071151B" w:rsidP="002B7EA2">
            <w:pPr>
              <w:spacing w:line="320" w:lineRule="exact"/>
              <w:rPr>
                <w:rFonts w:ascii="微軟正黑體" w:eastAsia="微軟正黑體" w:hAnsi="微軟正黑體"/>
                <w:color w:val="000000"/>
                <w:szCs w:val="24"/>
              </w:rPr>
            </w:pPr>
          </w:p>
        </w:tc>
        <w:tc>
          <w:tcPr>
            <w:tcW w:w="2268" w:type="dxa"/>
            <w:gridSpan w:val="2"/>
          </w:tcPr>
          <w:p w:rsidR="0071151B" w:rsidRPr="001D4BC6" w:rsidRDefault="0071151B" w:rsidP="00053114">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學習單</w:t>
            </w:r>
          </w:p>
          <w:p w:rsidR="0071151B" w:rsidRPr="001D4BC6" w:rsidRDefault="0071151B" w:rsidP="00053114">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小組發表</w:t>
            </w:r>
          </w:p>
          <w:p w:rsidR="0071151B" w:rsidRPr="001D4BC6" w:rsidRDefault="0071151B" w:rsidP="00053114">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實驗設計與紀錄</w:t>
            </w:r>
          </w:p>
        </w:tc>
        <w:tc>
          <w:tcPr>
            <w:tcW w:w="3206" w:type="dxa"/>
          </w:tcPr>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1.</w:t>
            </w:r>
            <w:r w:rsidRPr="001D4BC6">
              <w:rPr>
                <w:rFonts w:ascii="微軟正黑體" w:eastAsia="微軟正黑體" w:hAnsi="微軟正黑體" w:hint="eastAsia"/>
                <w:color w:val="000000"/>
                <w:szCs w:val="24"/>
              </w:rPr>
              <w:t>連結學生的先備知識。</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先以示範實驗引起學生注意。</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3.</w:t>
            </w:r>
            <w:r w:rsidRPr="001D4BC6">
              <w:rPr>
                <w:rFonts w:ascii="微軟正黑體" w:eastAsia="微軟正黑體" w:hAnsi="微軟正黑體" w:hint="eastAsia"/>
                <w:color w:val="000000"/>
                <w:szCs w:val="24"/>
              </w:rPr>
              <w:t>由老師提出問題，學生自行提出假說。教師引導學生設計實驗，完成整個探究歷程。</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p>
        </w:tc>
      </w:tr>
      <w:tr w:rsidR="0071151B" w:rsidRPr="001D4BC6" w:rsidTr="00053114">
        <w:trPr>
          <w:trHeight w:val="557"/>
          <w:jc w:val="center"/>
        </w:trPr>
        <w:tc>
          <w:tcPr>
            <w:tcW w:w="1101" w:type="dxa"/>
          </w:tcPr>
          <w:p w:rsidR="0071151B" w:rsidRPr="005A4B04" w:rsidRDefault="0071151B" w:rsidP="00BA54A9">
            <w:pPr>
              <w:spacing w:line="320" w:lineRule="exact"/>
              <w:rPr>
                <w:rFonts w:ascii="微軟正黑體" w:eastAsia="微軟正黑體" w:hAnsi="微軟正黑體"/>
                <w:iCs/>
                <w:color w:val="000000"/>
                <w:sz w:val="20"/>
                <w:szCs w:val="20"/>
                <w:lang w:val="fr-FR"/>
              </w:rPr>
            </w:pPr>
            <w:r w:rsidRPr="005A4B04">
              <w:rPr>
                <w:rFonts w:ascii="微軟正黑體" w:eastAsia="微軟正黑體" w:hAnsi="微軟正黑體"/>
                <w:iCs/>
                <w:color w:val="000000"/>
                <w:sz w:val="20"/>
                <w:szCs w:val="20"/>
                <w:lang w:val="fr-FR"/>
              </w:rPr>
              <w:t>po-IV- 2</w:t>
            </w:r>
          </w:p>
          <w:p w:rsidR="0071151B" w:rsidRPr="005A4B04" w:rsidRDefault="0071151B" w:rsidP="00BA54A9">
            <w:pPr>
              <w:spacing w:line="320" w:lineRule="exact"/>
              <w:rPr>
                <w:rFonts w:ascii="微軟正黑體" w:eastAsia="微軟正黑體" w:hAnsi="微軟正黑體"/>
                <w:iCs/>
                <w:color w:val="000000"/>
                <w:sz w:val="20"/>
                <w:szCs w:val="20"/>
                <w:lang w:val="fr-FR"/>
              </w:rPr>
            </w:pPr>
            <w:r w:rsidRPr="005A4B04">
              <w:rPr>
                <w:rFonts w:ascii="微軟正黑體" w:eastAsia="微軟正黑體" w:hAnsi="微軟正黑體"/>
                <w:iCs/>
                <w:color w:val="000000"/>
                <w:sz w:val="20"/>
                <w:szCs w:val="20"/>
                <w:lang w:val="fr-FR"/>
              </w:rPr>
              <w:t>pe- IV- 1</w:t>
            </w:r>
          </w:p>
          <w:p w:rsidR="0071151B" w:rsidRPr="005A4B04" w:rsidRDefault="0071151B" w:rsidP="00BA54A9">
            <w:pPr>
              <w:spacing w:line="320" w:lineRule="exact"/>
              <w:rPr>
                <w:rFonts w:ascii="微軟正黑體" w:eastAsia="微軟正黑體" w:hAnsi="微軟正黑體"/>
                <w:iCs/>
                <w:color w:val="000000"/>
                <w:sz w:val="20"/>
                <w:szCs w:val="20"/>
                <w:lang w:val="fr-FR"/>
              </w:rPr>
            </w:pPr>
            <w:r w:rsidRPr="005A4B04">
              <w:rPr>
                <w:rFonts w:ascii="微軟正黑體" w:eastAsia="微軟正黑體" w:hAnsi="微軟正黑體"/>
                <w:iCs/>
                <w:color w:val="000000"/>
                <w:sz w:val="20"/>
                <w:szCs w:val="20"/>
                <w:lang w:val="fr-FR"/>
              </w:rPr>
              <w:t>pe- IV- 2</w:t>
            </w:r>
          </w:p>
          <w:p w:rsidR="0071151B" w:rsidRPr="001D4BC6" w:rsidRDefault="0071151B" w:rsidP="00BA54A9">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pc- IV- 1</w:t>
            </w:r>
          </w:p>
          <w:p w:rsidR="0071151B" w:rsidRPr="001D4BC6" w:rsidRDefault="0071151B" w:rsidP="00BA54A9">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pc- IV- 2</w:t>
            </w:r>
          </w:p>
          <w:p w:rsidR="0071151B" w:rsidRPr="001D4BC6" w:rsidRDefault="0071151B" w:rsidP="006B5B3A">
            <w:pPr>
              <w:spacing w:line="320" w:lineRule="exact"/>
              <w:rPr>
                <w:rFonts w:ascii="微軟正黑體" w:eastAsia="微軟正黑體" w:hAnsi="微軟正黑體"/>
                <w:color w:val="FF0000"/>
                <w:szCs w:val="24"/>
              </w:rPr>
            </w:pPr>
          </w:p>
        </w:tc>
        <w:tc>
          <w:tcPr>
            <w:tcW w:w="2889" w:type="dxa"/>
            <w:gridSpan w:val="2"/>
          </w:tcPr>
          <w:p w:rsidR="0071151B" w:rsidRPr="001D4BC6" w:rsidRDefault="0071151B" w:rsidP="006B5B3A">
            <w:pPr>
              <w:spacing w:line="320" w:lineRule="exact"/>
            </w:pPr>
            <w:r w:rsidRPr="001D4BC6">
              <w:t>1.</w:t>
            </w:r>
            <w:r w:rsidRPr="001D4BC6">
              <w:rPr>
                <w:rFonts w:hint="eastAsia"/>
              </w:rPr>
              <w:t>透過實驗證明有機物質被分解時會增加環境中的二氧化碳濃度。</w:t>
            </w:r>
          </w:p>
          <w:p w:rsidR="0071151B" w:rsidRPr="001D4BC6" w:rsidRDefault="0071151B" w:rsidP="006C4277">
            <w:pPr>
              <w:spacing w:line="320" w:lineRule="exact"/>
              <w:rPr>
                <w:rFonts w:ascii="微軟正黑體" w:eastAsia="微軟正黑體" w:hAnsi="微軟正黑體"/>
                <w:iCs/>
                <w:color w:val="000000"/>
                <w:szCs w:val="24"/>
              </w:rPr>
            </w:pPr>
            <w:r w:rsidRPr="001D4BC6">
              <w:t>2.</w:t>
            </w:r>
            <w:r w:rsidRPr="001D4BC6">
              <w:rPr>
                <w:rFonts w:ascii="微軟正黑體" w:eastAsia="微軟正黑體" w:hAnsi="微軟正黑體" w:hint="eastAsia"/>
                <w:iCs/>
                <w:color w:val="000000"/>
                <w:szCs w:val="24"/>
              </w:rPr>
              <w:t>學生能設計適當的操縱變因去驗證假說。</w:t>
            </w:r>
          </w:p>
          <w:p w:rsidR="0071151B" w:rsidRPr="001D4BC6" w:rsidRDefault="0071151B" w:rsidP="006C4277">
            <w:pPr>
              <w:spacing w:line="320" w:lineRule="exact"/>
              <w:rPr>
                <w:rFonts w:ascii="微軟正黑體" w:eastAsia="微軟正黑體" w:hAnsi="微軟正黑體"/>
                <w:iCs/>
                <w:color w:val="000000"/>
                <w:szCs w:val="24"/>
              </w:rPr>
            </w:pPr>
            <w:r w:rsidRPr="001D4BC6">
              <w:rPr>
                <w:rFonts w:ascii="微軟正黑體" w:eastAsia="微軟正黑體" w:hAnsi="微軟正黑體"/>
                <w:iCs/>
                <w:color w:val="000000"/>
                <w:szCs w:val="24"/>
              </w:rPr>
              <w:t>3.</w:t>
            </w:r>
            <w:r w:rsidRPr="001D4BC6">
              <w:rPr>
                <w:rFonts w:ascii="微軟正黑體" w:eastAsia="微軟正黑體" w:hAnsi="微軟正黑體" w:hint="eastAsia"/>
                <w:iCs/>
                <w:color w:val="000000"/>
                <w:szCs w:val="24"/>
              </w:rPr>
              <w:t>學生能正確操作儀器設備完成實驗。</w:t>
            </w:r>
          </w:p>
        </w:tc>
        <w:tc>
          <w:tcPr>
            <w:tcW w:w="5670" w:type="dxa"/>
            <w:gridSpan w:val="2"/>
          </w:tcPr>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1.</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教師進行預備實驗，有側管錐形瓶中分別放入糖水和糖水</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酵母菌，以澄清石灰水測量是否有產出二氧化碳。每隔</w:t>
            </w:r>
            <w:r w:rsidRPr="001D4BC6">
              <w:rPr>
                <w:rFonts w:ascii="微軟正黑體" w:eastAsia="微軟正黑體" w:hAnsi="微軟正黑體"/>
                <w:color w:val="000000"/>
                <w:szCs w:val="24"/>
              </w:rPr>
              <w:t>10</w:t>
            </w:r>
            <w:r w:rsidRPr="001D4BC6">
              <w:rPr>
                <w:rFonts w:ascii="微軟正黑體" w:eastAsia="微軟正黑體" w:hAnsi="微軟正黑體" w:hint="eastAsia"/>
                <w:color w:val="000000"/>
                <w:szCs w:val="24"/>
              </w:rPr>
              <w:t>分鐘拍照紀錄一次，共</w:t>
            </w:r>
            <w:r w:rsidRPr="001D4BC6">
              <w:rPr>
                <w:rFonts w:ascii="微軟正黑體" w:eastAsia="微軟正黑體" w:hAnsi="微軟正黑體"/>
                <w:color w:val="000000"/>
                <w:szCs w:val="24"/>
              </w:rPr>
              <w:t>5</w:t>
            </w:r>
            <w:r w:rsidRPr="001D4BC6">
              <w:rPr>
                <w:rFonts w:ascii="微軟正黑體" w:eastAsia="微軟正黑體" w:hAnsi="微軟正黑體" w:hint="eastAsia"/>
                <w:color w:val="000000"/>
                <w:szCs w:val="24"/>
              </w:rPr>
              <w:t>次。</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教師準備橡皮塞、有側管錐形瓶、乳膠管、錐形瓶、糖、酵母菌、落葉、澄清石灰水等。</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3.</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教師提問，除了動物和植物會產生二氧化碳外，生物還有什麼生理作用也可以產出二氧化碳？</w:t>
            </w:r>
            <w:r w:rsidRPr="001D4BC6">
              <w:rPr>
                <w:rFonts w:ascii="微軟正黑體" w:eastAsia="微軟正黑體" w:hAnsi="微軟正黑體"/>
                <w:color w:val="000000"/>
                <w:szCs w:val="24"/>
              </w:rPr>
              <w:t xml:space="preserve"> </w:t>
            </w:r>
            <w:r w:rsidRPr="001D4BC6">
              <w:rPr>
                <w:rFonts w:ascii="微軟正黑體" w:eastAsia="微軟正黑體" w:hAnsi="微軟正黑體" w:hint="eastAsia"/>
                <w:color w:val="000000"/>
                <w:szCs w:val="24"/>
              </w:rPr>
              <w:t>（學生閱讀課文後回答）</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4.</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教師播放事先拍好的照片。</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5.</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教師說明微生物分解有機物時，會產生二氧化碳，通稱為分解作用。</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6.</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教師提問，如何以現有器材設計實驗驗證微生物分解落葉會產生二氧化碳？</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7.</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學生自行設計操縱變因</w:t>
            </w:r>
            <w:r w:rsidRPr="001D4BC6">
              <w:rPr>
                <w:rFonts w:ascii="微軟正黑體" w:eastAsia="微軟正黑體" w:hAnsi="微軟正黑體"/>
                <w:color w:val="000000"/>
                <w:szCs w:val="24"/>
              </w:rPr>
              <w:t xml:space="preserve"> </w:t>
            </w:r>
            <w:r w:rsidRPr="001D4BC6">
              <w:rPr>
                <w:rFonts w:ascii="微軟正黑體" w:eastAsia="微軟正黑體" w:hAnsi="微軟正黑體" w:hint="eastAsia"/>
                <w:color w:val="000000"/>
                <w:szCs w:val="24"/>
              </w:rPr>
              <w:t>（參考變因</w:t>
            </w:r>
            <w:r w:rsidRPr="001D4BC6">
              <w:rPr>
                <w:rFonts w:ascii="微軟正黑體" w:eastAsia="微軟正黑體" w:hAnsi="微軟正黑體"/>
                <w:color w:val="000000"/>
                <w:szCs w:val="24"/>
              </w:rPr>
              <w:t xml:space="preserve"> </w:t>
            </w:r>
            <w:r w:rsidRPr="001D4BC6">
              <w:rPr>
                <w:rFonts w:ascii="微軟正黑體" w:eastAsia="微軟正黑體" w:hAnsi="微軟正黑體" w:hint="eastAsia"/>
                <w:color w:val="000000"/>
                <w:szCs w:val="24"/>
              </w:rPr>
              <w:t>潮濕落葉</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乾燥落葉，落葉</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落葉</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木黴菌，光照</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遮光，高溫</w:t>
            </w:r>
            <w:r w:rsidRPr="001D4BC6">
              <w:rPr>
                <w:rFonts w:ascii="微軟正黑體" w:eastAsia="微軟正黑體" w:hAnsi="微軟正黑體"/>
                <w:color w:val="000000"/>
                <w:szCs w:val="24"/>
              </w:rPr>
              <w:t>/</w:t>
            </w:r>
            <w:r w:rsidRPr="001D4BC6">
              <w:rPr>
                <w:rFonts w:ascii="微軟正黑體" w:eastAsia="微軟正黑體" w:hAnsi="微軟正黑體" w:hint="eastAsia"/>
                <w:color w:val="000000"/>
                <w:szCs w:val="24"/>
              </w:rPr>
              <w:t>低溫等）</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8.</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教師提問，如何設計一個不需要打氣即可讓黑殼蝦生存的生態瓶。</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9.</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小組討論後設計後，製作生態瓶。</w:t>
            </w:r>
          </w:p>
          <w:p w:rsidR="0071151B" w:rsidRPr="001D4BC6" w:rsidRDefault="0071151B" w:rsidP="0071151B">
            <w:pPr>
              <w:spacing w:line="320" w:lineRule="exact"/>
              <w:ind w:left="31680" w:hangingChars="73" w:firstLine="31680"/>
              <w:rPr>
                <w:rFonts w:ascii="微軟正黑體" w:eastAsia="微軟正黑體" w:hAnsi="微軟正黑體"/>
                <w:color w:val="FF0000"/>
                <w:szCs w:val="24"/>
              </w:rPr>
            </w:pPr>
            <w:r w:rsidRPr="001D4BC6">
              <w:rPr>
                <w:rFonts w:ascii="微軟正黑體" w:eastAsia="微軟正黑體" w:hAnsi="微軟正黑體"/>
                <w:color w:val="000000"/>
                <w:szCs w:val="24"/>
              </w:rPr>
              <w:t>10.</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作業</w:t>
            </w:r>
            <w:r w:rsidRPr="001D4BC6">
              <w:rPr>
                <w:rFonts w:ascii="微軟正黑體" w:eastAsia="微軟正黑體" w:hAnsi="微軟正黑體"/>
                <w:color w:val="000000"/>
                <w:szCs w:val="24"/>
              </w:rPr>
              <w:t>1</w:t>
            </w:r>
            <w:r w:rsidRPr="001D4BC6">
              <w:rPr>
                <w:rFonts w:ascii="微軟正黑體" w:eastAsia="微軟正黑體" w:hAnsi="微軟正黑體" w:hint="eastAsia"/>
                <w:color w:val="000000"/>
                <w:szCs w:val="24"/>
              </w:rPr>
              <w:t>，觀察生態瓶中的生物狀態並紀錄。作業</w:t>
            </w: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，每天紀錄微生物分解有機物產生二氧化碳的狀態共一週。</w:t>
            </w:r>
            <w:r w:rsidRPr="001D4BC6">
              <w:rPr>
                <w:rFonts w:ascii="微軟正黑體" w:eastAsia="微軟正黑體" w:hAnsi="微軟正黑體"/>
                <w:color w:val="FF0000"/>
                <w:szCs w:val="24"/>
              </w:rPr>
              <w:t xml:space="preserve">  </w:t>
            </w:r>
          </w:p>
          <w:p w:rsidR="0071151B" w:rsidRPr="001D4BC6" w:rsidRDefault="0071151B" w:rsidP="006B5B3A">
            <w:pPr>
              <w:spacing w:line="320" w:lineRule="exact"/>
              <w:rPr>
                <w:rFonts w:ascii="微軟正黑體" w:eastAsia="微軟正黑體" w:hAnsi="微軟正黑體"/>
                <w:color w:val="FF0000"/>
                <w:szCs w:val="24"/>
              </w:rPr>
            </w:pPr>
            <w:r w:rsidRPr="001D4BC6">
              <w:rPr>
                <w:rFonts w:ascii="微軟正黑體" w:eastAsia="微軟正黑體" w:hAnsi="微軟正黑體"/>
                <w:color w:val="FF0000"/>
                <w:szCs w:val="24"/>
              </w:rPr>
              <w:t xml:space="preserve">   </w:t>
            </w:r>
          </w:p>
        </w:tc>
        <w:tc>
          <w:tcPr>
            <w:tcW w:w="2268" w:type="dxa"/>
            <w:gridSpan w:val="2"/>
          </w:tcPr>
          <w:p w:rsidR="0071151B" w:rsidRPr="001D4BC6" w:rsidRDefault="0071151B" w:rsidP="00DC67B9">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學習單</w:t>
            </w:r>
          </w:p>
          <w:p w:rsidR="0071151B" w:rsidRPr="001D4BC6" w:rsidRDefault="0071151B" w:rsidP="00DC67B9">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小組發表</w:t>
            </w:r>
          </w:p>
          <w:p w:rsidR="0071151B" w:rsidRPr="001D4BC6" w:rsidRDefault="0071151B" w:rsidP="00DC67B9">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實驗設計與紀錄</w:t>
            </w:r>
          </w:p>
          <w:p w:rsidR="0071151B" w:rsidRPr="001D4BC6" w:rsidRDefault="0071151B" w:rsidP="00DC67B9">
            <w:pPr>
              <w:spacing w:line="320" w:lineRule="exact"/>
              <w:rPr>
                <w:rFonts w:ascii="微軟正黑體" w:eastAsia="微軟正黑體" w:hAnsi="微軟正黑體"/>
                <w:color w:val="FF0000"/>
                <w:szCs w:val="24"/>
              </w:rPr>
            </w:pPr>
            <w:r w:rsidRPr="001D4BC6">
              <w:rPr>
                <w:rFonts w:ascii="微軟正黑體" w:eastAsia="微軟正黑體" w:hAnsi="微軟正黑體" w:hint="eastAsia"/>
                <w:iCs/>
                <w:color w:val="000000"/>
                <w:szCs w:val="24"/>
              </w:rPr>
              <w:t>實作生態瓶</w:t>
            </w:r>
          </w:p>
        </w:tc>
        <w:tc>
          <w:tcPr>
            <w:tcW w:w="3206" w:type="dxa"/>
          </w:tcPr>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1.</w:t>
            </w:r>
            <w:r w:rsidRPr="001D4BC6">
              <w:rPr>
                <w:rFonts w:ascii="微軟正黑體" w:eastAsia="微軟正黑體" w:hAnsi="微軟正黑體" w:hint="eastAsia"/>
                <w:color w:val="000000"/>
                <w:szCs w:val="24"/>
              </w:rPr>
              <w:t>以示範實驗引起學生注意。</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學生以學過的實驗方法來設計新實驗用來驗證假說，強化學生對操縱變因、控制變因、應變變因的理解。</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3.</w:t>
            </w:r>
            <w:r w:rsidRPr="001D4BC6">
              <w:rPr>
                <w:rFonts w:ascii="微軟正黑體" w:eastAsia="微軟正黑體" w:hAnsi="微軟正黑體" w:hint="eastAsia"/>
                <w:color w:val="000000"/>
                <w:szCs w:val="24"/>
              </w:rPr>
              <w:t>分解作用產生的二氧化碳相當可觀，但課文中對於分解作用只有淺短文字說明，透過探究歷程增強對微生物分解作用的理解。也對下一單元建構碳循環作預備。</w:t>
            </w:r>
          </w:p>
          <w:p w:rsidR="0071151B" w:rsidRPr="001D4BC6" w:rsidRDefault="0071151B" w:rsidP="0071151B">
            <w:pPr>
              <w:spacing w:line="320" w:lineRule="exact"/>
              <w:ind w:left="31680" w:hangingChars="118" w:firstLine="31680"/>
              <w:rPr>
                <w:rFonts w:ascii="微軟正黑體" w:eastAsia="微軟正黑體" w:hAnsi="微軟正黑體"/>
                <w:color w:val="FF0000"/>
                <w:szCs w:val="24"/>
              </w:rPr>
            </w:pPr>
          </w:p>
          <w:p w:rsidR="0071151B" w:rsidRPr="001D4BC6" w:rsidRDefault="0071151B" w:rsidP="006B5B3A">
            <w:pPr>
              <w:spacing w:line="320" w:lineRule="exact"/>
              <w:rPr>
                <w:rFonts w:ascii="微軟正黑體" w:eastAsia="微軟正黑體" w:hAnsi="微軟正黑體"/>
                <w:color w:val="FF0000"/>
                <w:szCs w:val="24"/>
              </w:rPr>
            </w:pPr>
          </w:p>
          <w:p w:rsidR="0071151B" w:rsidRPr="001D4BC6" w:rsidRDefault="0071151B" w:rsidP="0071151B">
            <w:pPr>
              <w:spacing w:line="320" w:lineRule="exact"/>
              <w:ind w:left="31680" w:hangingChars="73" w:firstLine="31680"/>
              <w:rPr>
                <w:rFonts w:ascii="微軟正黑體" w:eastAsia="微軟正黑體" w:hAnsi="微軟正黑體"/>
                <w:color w:val="FF0000"/>
                <w:szCs w:val="24"/>
              </w:rPr>
            </w:pPr>
          </w:p>
        </w:tc>
      </w:tr>
    </w:tbl>
    <w:p w:rsidR="0071151B" w:rsidRDefault="0071151B" w:rsidP="00731627">
      <w:pPr>
        <w:rPr>
          <w:rFonts w:ascii="新細明體" w:cs="Calibri"/>
        </w:rPr>
      </w:pPr>
    </w:p>
    <w:tbl>
      <w:tblPr>
        <w:tblW w:w="15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1417"/>
        <w:gridCol w:w="1472"/>
        <w:gridCol w:w="4940"/>
        <w:gridCol w:w="730"/>
        <w:gridCol w:w="491"/>
        <w:gridCol w:w="1777"/>
        <w:gridCol w:w="3206"/>
      </w:tblGrid>
      <w:tr w:rsidR="0071151B" w:rsidRPr="001D4BC6" w:rsidTr="00674C23">
        <w:trPr>
          <w:trHeight w:val="344"/>
          <w:jc w:val="center"/>
        </w:trPr>
        <w:tc>
          <w:tcPr>
            <w:tcW w:w="2518" w:type="dxa"/>
            <w:gridSpan w:val="2"/>
          </w:tcPr>
          <w:p w:rsidR="0071151B" w:rsidRPr="001D4BC6" w:rsidRDefault="0071151B" w:rsidP="00674C23">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單元三</w:t>
            </w:r>
          </w:p>
        </w:tc>
        <w:tc>
          <w:tcPr>
            <w:tcW w:w="6412" w:type="dxa"/>
            <w:gridSpan w:val="2"/>
          </w:tcPr>
          <w:p w:rsidR="0071151B" w:rsidRPr="001D4BC6" w:rsidRDefault="0071151B" w:rsidP="00674C23">
            <w:pPr>
              <w:spacing w:line="320" w:lineRule="exact"/>
              <w:rPr>
                <w:rFonts w:ascii="微軟正黑體" w:eastAsia="微軟正黑體" w:hAnsi="微軟正黑體"/>
                <w:color w:val="000000"/>
                <w:szCs w:val="24"/>
              </w:rPr>
            </w:pPr>
            <w:r w:rsidRPr="001D4BC6">
              <w:rPr>
                <w:rFonts w:hint="eastAsia"/>
              </w:rPr>
              <w:t>碳的旅程</w:t>
            </w:r>
          </w:p>
        </w:tc>
        <w:tc>
          <w:tcPr>
            <w:tcW w:w="1221" w:type="dxa"/>
            <w:gridSpan w:val="2"/>
          </w:tcPr>
          <w:p w:rsidR="0071151B" w:rsidRPr="001D4BC6" w:rsidRDefault="0071151B" w:rsidP="00674C23">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上課節數</w:t>
            </w:r>
          </w:p>
        </w:tc>
        <w:tc>
          <w:tcPr>
            <w:tcW w:w="4983" w:type="dxa"/>
            <w:gridSpan w:val="2"/>
          </w:tcPr>
          <w:p w:rsidR="0071151B" w:rsidRPr="001D4BC6" w:rsidRDefault="0071151B" w:rsidP="00674C23">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w:t>
            </w:r>
            <w:r w:rsidRPr="001D4BC6">
              <w:rPr>
                <w:rFonts w:ascii="微軟正黑體" w:eastAsia="微軟正黑體" w:hAnsi="微軟正黑體" w:hint="eastAsia"/>
                <w:color w:val="000000"/>
                <w:szCs w:val="24"/>
              </w:rPr>
              <w:t>節</w:t>
            </w:r>
          </w:p>
        </w:tc>
      </w:tr>
      <w:tr w:rsidR="0071151B" w:rsidRPr="001D4BC6" w:rsidTr="00674C23">
        <w:trPr>
          <w:trHeight w:val="344"/>
          <w:jc w:val="center"/>
        </w:trPr>
        <w:tc>
          <w:tcPr>
            <w:tcW w:w="2518" w:type="dxa"/>
            <w:gridSpan w:val="2"/>
          </w:tcPr>
          <w:p w:rsidR="0071151B" w:rsidRPr="001D4BC6" w:rsidRDefault="0071151B" w:rsidP="00674C23">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單元學習目標</w:t>
            </w:r>
          </w:p>
        </w:tc>
        <w:tc>
          <w:tcPr>
            <w:tcW w:w="12616" w:type="dxa"/>
            <w:gridSpan w:val="6"/>
          </w:tcPr>
          <w:p w:rsidR="0071151B" w:rsidRPr="001D4BC6" w:rsidRDefault="0071151B" w:rsidP="0071151B">
            <w:pPr>
              <w:spacing w:line="320" w:lineRule="exact"/>
              <w:ind w:leftChars="72" w:left="31680" w:firstLine="1"/>
              <w:rPr>
                <w:rFonts w:ascii="微軟正黑體" w:eastAsia="微軟正黑體" w:hAnsi="微軟正黑體"/>
                <w:color w:val="000000"/>
                <w:szCs w:val="24"/>
              </w:rPr>
            </w:pPr>
            <w:r w:rsidRPr="001D4BC6">
              <w:rPr>
                <w:rFonts w:ascii="微軟正黑體" w:eastAsia="微軟正黑體" w:hAnsi="微軟正黑體" w:hint="eastAsia"/>
                <w:color w:val="000000"/>
                <w:szCs w:val="24"/>
              </w:rPr>
              <w:t>學生能將個別的反應整合建模，完成碳循環模式圖</w:t>
            </w:r>
          </w:p>
        </w:tc>
      </w:tr>
      <w:tr w:rsidR="0071151B" w:rsidRPr="001D4BC6" w:rsidTr="00674C23">
        <w:trPr>
          <w:trHeight w:val="344"/>
          <w:jc w:val="center"/>
        </w:trPr>
        <w:tc>
          <w:tcPr>
            <w:tcW w:w="2518" w:type="dxa"/>
            <w:gridSpan w:val="2"/>
          </w:tcPr>
          <w:p w:rsidR="0071151B" w:rsidRPr="001D4BC6" w:rsidRDefault="0071151B" w:rsidP="00674C23">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學習情境與動機引發</w:t>
            </w:r>
          </w:p>
        </w:tc>
        <w:tc>
          <w:tcPr>
            <w:tcW w:w="12616" w:type="dxa"/>
            <w:gridSpan w:val="6"/>
          </w:tcPr>
          <w:p w:rsidR="0071151B" w:rsidRPr="001D4BC6" w:rsidRDefault="0071151B" w:rsidP="00674C23">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由呼吸、光合、解分解作用</w:t>
            </w:r>
          </w:p>
        </w:tc>
      </w:tr>
      <w:tr w:rsidR="0071151B" w:rsidRPr="001D4BC6" w:rsidTr="00674C23">
        <w:trPr>
          <w:jc w:val="center"/>
        </w:trPr>
        <w:tc>
          <w:tcPr>
            <w:tcW w:w="1101" w:type="dxa"/>
          </w:tcPr>
          <w:p w:rsidR="0071151B" w:rsidRPr="001D4BC6" w:rsidRDefault="0071151B" w:rsidP="00674C23">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學習表現說明</w:t>
            </w:r>
          </w:p>
        </w:tc>
        <w:tc>
          <w:tcPr>
            <w:tcW w:w="2889" w:type="dxa"/>
            <w:gridSpan w:val="2"/>
          </w:tcPr>
          <w:p w:rsidR="0071151B" w:rsidRPr="001D4BC6" w:rsidRDefault="0071151B" w:rsidP="00674C23">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活動學習目標</w:t>
            </w:r>
          </w:p>
        </w:tc>
        <w:tc>
          <w:tcPr>
            <w:tcW w:w="5670" w:type="dxa"/>
            <w:gridSpan w:val="2"/>
          </w:tcPr>
          <w:p w:rsidR="0071151B" w:rsidRPr="001D4BC6" w:rsidRDefault="0071151B" w:rsidP="00674C23">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學習活動的歷程（包括學習策略）</w:t>
            </w:r>
          </w:p>
          <w:p w:rsidR="0071151B" w:rsidRPr="001D4BC6" w:rsidRDefault="0071151B" w:rsidP="00674C23">
            <w:pPr>
              <w:spacing w:line="320" w:lineRule="exact"/>
              <w:jc w:val="center"/>
              <w:rPr>
                <w:rFonts w:ascii="微軟正黑體" w:eastAsia="微軟正黑體" w:hAnsi="微軟正黑體"/>
                <w:iCs/>
                <w:color w:val="000000"/>
                <w:szCs w:val="24"/>
              </w:rPr>
            </w:pPr>
            <w:r w:rsidRPr="001D4BC6">
              <w:rPr>
                <w:rFonts w:ascii="標楷體" w:eastAsia="標楷體" w:hAnsi="標楷體" w:hint="eastAsia"/>
                <w:color w:val="000000"/>
              </w:rPr>
              <w:t>◎</w:t>
            </w:r>
            <w:r w:rsidRPr="001D4BC6">
              <w:rPr>
                <w:rFonts w:ascii="微軟正黑體" w:eastAsia="微軟正黑體" w:hAnsi="微軟正黑體" w:hint="eastAsia"/>
                <w:color w:val="000000"/>
              </w:rPr>
              <w:t>畫線處為關鍵提問句</w:t>
            </w:r>
          </w:p>
        </w:tc>
        <w:tc>
          <w:tcPr>
            <w:tcW w:w="2268" w:type="dxa"/>
            <w:gridSpan w:val="2"/>
          </w:tcPr>
          <w:p w:rsidR="0071151B" w:rsidRPr="001D4BC6" w:rsidRDefault="0071151B" w:rsidP="00674C23">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評量方法</w:t>
            </w:r>
            <w:r w:rsidRPr="001D4BC6">
              <w:rPr>
                <w:rFonts w:ascii="微軟正黑體" w:eastAsia="微軟正黑體" w:hAnsi="微軟正黑體"/>
                <w:iCs/>
                <w:color w:val="000000"/>
                <w:szCs w:val="24"/>
              </w:rPr>
              <w:t>/</w:t>
            </w:r>
            <w:r w:rsidRPr="001D4BC6">
              <w:rPr>
                <w:rFonts w:ascii="微軟正黑體" w:eastAsia="微軟正黑體" w:hAnsi="微軟正黑體" w:hint="eastAsia"/>
                <w:iCs/>
                <w:color w:val="000000"/>
                <w:szCs w:val="24"/>
              </w:rPr>
              <w:t>學生表現</w:t>
            </w:r>
            <w:r w:rsidRPr="001D4BC6">
              <w:rPr>
                <w:rFonts w:ascii="微軟正黑體" w:eastAsia="微軟正黑體" w:hAnsi="微軟正黑體"/>
                <w:iCs/>
                <w:color w:val="000000"/>
                <w:szCs w:val="24"/>
              </w:rPr>
              <w:t>/</w:t>
            </w:r>
            <w:r w:rsidRPr="001D4BC6">
              <w:rPr>
                <w:rFonts w:ascii="微軟正黑體" w:eastAsia="微軟正黑體" w:hAnsi="微軟正黑體" w:hint="eastAsia"/>
                <w:iCs/>
                <w:color w:val="000000"/>
                <w:szCs w:val="24"/>
              </w:rPr>
              <w:t>評量工具</w:t>
            </w:r>
          </w:p>
        </w:tc>
        <w:tc>
          <w:tcPr>
            <w:tcW w:w="3206" w:type="dxa"/>
          </w:tcPr>
          <w:p w:rsidR="0071151B" w:rsidRPr="001D4BC6" w:rsidRDefault="0071151B" w:rsidP="00674C23">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教師的思考與教學策略</w:t>
            </w:r>
          </w:p>
        </w:tc>
      </w:tr>
      <w:tr w:rsidR="0071151B" w:rsidRPr="001D4BC6" w:rsidTr="00674C23">
        <w:trPr>
          <w:trHeight w:val="990"/>
          <w:jc w:val="center"/>
        </w:trPr>
        <w:tc>
          <w:tcPr>
            <w:tcW w:w="1101" w:type="dxa"/>
          </w:tcPr>
          <w:p w:rsidR="0071151B" w:rsidRPr="001D4BC6" w:rsidRDefault="0071151B" w:rsidP="00BA54A9">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 xml:space="preserve">ti-IV-1 </w:t>
            </w:r>
          </w:p>
          <w:p w:rsidR="0071151B" w:rsidRPr="001D4BC6" w:rsidRDefault="0071151B" w:rsidP="00BA54A9">
            <w:pPr>
              <w:spacing w:line="320" w:lineRule="exact"/>
              <w:rPr>
                <w:rFonts w:ascii="微軟正黑體" w:eastAsia="微軟正黑體" w:hAnsi="微軟正黑體"/>
                <w:iCs/>
                <w:color w:val="000000"/>
                <w:szCs w:val="24"/>
              </w:rPr>
            </w:pPr>
            <w:r w:rsidRPr="001D4BC6">
              <w:rPr>
                <w:rFonts w:ascii="微軟正黑體" w:eastAsia="微軟正黑體" w:hAnsi="微軟正黑體"/>
                <w:iCs/>
                <w:color w:val="000000"/>
                <w:sz w:val="20"/>
                <w:szCs w:val="20"/>
              </w:rPr>
              <w:t>tr-IV-1</w:t>
            </w:r>
          </w:p>
        </w:tc>
        <w:tc>
          <w:tcPr>
            <w:tcW w:w="2889" w:type="dxa"/>
            <w:gridSpan w:val="2"/>
          </w:tcPr>
          <w:p w:rsidR="0071151B" w:rsidRPr="001D4BC6" w:rsidRDefault="0071151B" w:rsidP="00674C23">
            <w:pPr>
              <w:rPr>
                <w:color w:val="000000"/>
              </w:rPr>
            </w:pPr>
            <w:r w:rsidRPr="001D4BC6">
              <w:rPr>
                <w:color w:val="000000"/>
              </w:rPr>
              <w:t>1.</w:t>
            </w:r>
            <w:r w:rsidRPr="001D4BC6">
              <w:rPr>
                <w:rFonts w:hint="eastAsia"/>
                <w:color w:val="000000"/>
              </w:rPr>
              <w:t>學生能將各個元素之間的關係畫成有向圖，建立模型。</w:t>
            </w:r>
          </w:p>
          <w:p w:rsidR="0071151B" w:rsidRPr="001D4BC6" w:rsidRDefault="0071151B" w:rsidP="00674C23">
            <w:pPr>
              <w:spacing w:line="320" w:lineRule="exact"/>
              <w:rPr>
                <w:color w:val="000000"/>
              </w:rPr>
            </w:pPr>
            <w:r w:rsidRPr="001D4BC6">
              <w:rPr>
                <w:color w:val="000000"/>
              </w:rPr>
              <w:t>2.</w:t>
            </w:r>
            <w:r w:rsidRPr="001D4BC6">
              <w:rPr>
                <w:rFonts w:hint="eastAsia"/>
                <w:color w:val="000000"/>
              </w:rPr>
              <w:t>透過有向圖進行思考分析，推論出化石燃料和碳酸鹽沉積是自然界封存碳的主要方式。</w:t>
            </w:r>
          </w:p>
          <w:p w:rsidR="0071151B" w:rsidRPr="001D4BC6" w:rsidRDefault="0071151B" w:rsidP="00BA54A9">
            <w:pPr>
              <w:spacing w:line="320" w:lineRule="exact"/>
              <w:rPr>
                <w:rFonts w:ascii="微軟正黑體" w:eastAsia="微軟正黑體" w:hAnsi="微軟正黑體"/>
                <w:iCs/>
                <w:color w:val="000000"/>
                <w:szCs w:val="24"/>
              </w:rPr>
            </w:pPr>
          </w:p>
        </w:tc>
        <w:tc>
          <w:tcPr>
            <w:tcW w:w="5670" w:type="dxa"/>
            <w:gridSpan w:val="2"/>
          </w:tcPr>
          <w:p w:rsidR="0071151B" w:rsidRPr="001D4BC6" w:rsidRDefault="0071151B" w:rsidP="002C6127">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教師事先彙整好學生探究二氧化碳、光照與光合作用的結果</w:t>
            </w:r>
          </w:p>
          <w:p w:rsidR="0071151B" w:rsidRPr="001D4BC6" w:rsidRDefault="0071151B" w:rsidP="002C6127">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教師準備小組發表用白板、各色白板筆，呼吸作用、燃燒作用、光合作用、分解作用、化石燃料、動物、植物、人類活動、海洋、火山噴發等圖卡。</w:t>
            </w:r>
          </w:p>
          <w:p w:rsidR="0071151B" w:rsidRPr="001D4BC6" w:rsidRDefault="0071151B" w:rsidP="002C6127">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3.</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教師呈現上一學習活動的實驗結果。請同學歸納實驗結果。</w:t>
            </w:r>
          </w:p>
          <w:p w:rsidR="0071151B" w:rsidRPr="001D4BC6" w:rsidRDefault="0071151B" w:rsidP="002C6127">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4.</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教師提問。如何將動物、植物、光合作用、呼吸作用、空氣中的二氧化碳濃度以圖形方式表達關係？小組討論繪製在白板上後發表。</w:t>
            </w:r>
          </w:p>
          <w:p w:rsidR="0071151B" w:rsidRPr="001D4BC6" w:rsidRDefault="0071151B" w:rsidP="002C6127">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5.</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教師提供文本資料說明燃燒作用、火山噴發、分解作用、化石燃料形成、碳酸鹽沉積等對於大氣二氧化碳濃度的影響。各組將以上作用的關係整合成碳循環模式圖。小組討論繪製在白板上後發表。</w:t>
            </w:r>
          </w:p>
          <w:p w:rsidR="0071151B" w:rsidRPr="001D4BC6" w:rsidRDefault="0071151B" w:rsidP="002C6127">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6.</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教師提問，哪些路徑可以降低大氣中的二氧化碳濃度</w:t>
            </w:r>
            <w:r w:rsidRPr="001D4BC6">
              <w:rPr>
                <w:rFonts w:ascii="微軟正黑體" w:eastAsia="微軟正黑體" w:hAnsi="微軟正黑體"/>
                <w:color w:val="000000"/>
                <w:szCs w:val="24"/>
              </w:rPr>
              <w:t>?</w:t>
            </w:r>
          </w:p>
          <w:p w:rsidR="0071151B" w:rsidRPr="001D4BC6" w:rsidRDefault="0071151B" w:rsidP="002C6127">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7.</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教師提問，二氧化碳經由哪些路徑離開大氣後，必須經過漫長時間才能再回到大氣？</w:t>
            </w:r>
          </w:p>
          <w:p w:rsidR="0071151B" w:rsidRPr="001D4BC6" w:rsidRDefault="0071151B" w:rsidP="002C6127">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8.</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教師說明海洋可以吸收大量二氧化碳。教師提問，海洋吸收二氧化碳後對其酸鹼度影響為何？</w:t>
            </w:r>
          </w:p>
          <w:p w:rsidR="0071151B" w:rsidRPr="001D4BC6" w:rsidRDefault="0071151B" w:rsidP="002C6127">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9.</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教師提供紙本資料供學生閱讀，學生寫下海洋吸收過量二氧化碳後對酸鹼度的影響以及對海洋生物的影響。</w:t>
            </w:r>
          </w:p>
          <w:p w:rsidR="0071151B" w:rsidRPr="001D4BC6" w:rsidRDefault="0071151B" w:rsidP="002C6127">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10.</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教師總結，人類活動影響了自然的碳循環，使得大氣中的二氧化碳濃度越來越高。二氧化碳濃度太高則會導致溫室效應、海洋酸化等全面性的影響。</w:t>
            </w:r>
          </w:p>
          <w:p w:rsidR="0071151B" w:rsidRPr="001D4BC6" w:rsidRDefault="0071151B" w:rsidP="002C6127">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11.</w:t>
            </w:r>
            <w:r w:rsidRPr="001D4BC6">
              <w:rPr>
                <w:rFonts w:ascii="微軟正黑體" w:eastAsia="微軟正黑體" w:hAnsi="微軟正黑體"/>
                <w:color w:val="000000"/>
                <w:szCs w:val="24"/>
              </w:rPr>
              <w:tab/>
            </w:r>
            <w:r w:rsidRPr="001D4BC6">
              <w:rPr>
                <w:rFonts w:ascii="微軟正黑體" w:eastAsia="微軟正黑體" w:hAnsi="微軟正黑體" w:hint="eastAsia"/>
                <w:color w:val="000000"/>
                <w:szCs w:val="24"/>
              </w:rPr>
              <w:t>作業，小組針對目前的碳補集和碳封存技術的可行性收集資料，作成報告。</w:t>
            </w:r>
          </w:p>
          <w:p w:rsidR="0071151B" w:rsidRPr="001D4BC6" w:rsidRDefault="0071151B" w:rsidP="00674C23">
            <w:pPr>
              <w:spacing w:line="320" w:lineRule="exact"/>
              <w:rPr>
                <w:rFonts w:ascii="微軟正黑體" w:eastAsia="微軟正黑體" w:hAnsi="微軟正黑體"/>
                <w:color w:val="000000"/>
                <w:szCs w:val="24"/>
              </w:rPr>
            </w:pPr>
          </w:p>
        </w:tc>
        <w:tc>
          <w:tcPr>
            <w:tcW w:w="2268" w:type="dxa"/>
            <w:gridSpan w:val="2"/>
          </w:tcPr>
          <w:p w:rsidR="0071151B" w:rsidRPr="001D4BC6" w:rsidRDefault="0071151B" w:rsidP="00674C23">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學習單</w:t>
            </w:r>
          </w:p>
          <w:p w:rsidR="0071151B" w:rsidRPr="001D4BC6" w:rsidRDefault="0071151B" w:rsidP="00674C23">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小組發表</w:t>
            </w:r>
          </w:p>
          <w:p w:rsidR="0071151B" w:rsidRPr="001D4BC6" w:rsidRDefault="0071151B" w:rsidP="00674C23">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產出碳循環模式圖</w:t>
            </w:r>
          </w:p>
        </w:tc>
        <w:tc>
          <w:tcPr>
            <w:tcW w:w="3206" w:type="dxa"/>
          </w:tcPr>
          <w:p w:rsidR="0071151B" w:rsidRPr="00C859CD" w:rsidRDefault="0071151B" w:rsidP="00B5145A">
            <w:pPr>
              <w:pStyle w:val="ListParagraph"/>
              <w:numPr>
                <w:ilvl w:val="0"/>
                <w:numId w:val="8"/>
              </w:numPr>
              <w:spacing w:line="320" w:lineRule="exact"/>
              <w:ind w:leftChars="0"/>
              <w:rPr>
                <w:rFonts w:ascii="微軟正黑體" w:eastAsia="微軟正黑體" w:hAnsi="微軟正黑體"/>
                <w:color w:val="000000"/>
                <w:kern w:val="2"/>
                <w:sz w:val="24"/>
                <w:szCs w:val="24"/>
              </w:rPr>
            </w:pPr>
            <w:r w:rsidRPr="00C859CD">
              <w:rPr>
                <w:rFonts w:ascii="微軟正黑體" w:eastAsia="微軟正黑體" w:hAnsi="微軟正黑體" w:hint="eastAsia"/>
                <w:color w:val="000000"/>
                <w:kern w:val="2"/>
                <w:sz w:val="24"/>
                <w:szCs w:val="24"/>
              </w:rPr>
              <w:t>學生通常都是閱讀教材上的碳循環圖形，本單元改成讓學生自行建構。</w:t>
            </w:r>
          </w:p>
          <w:p w:rsidR="0071151B" w:rsidRPr="00C859CD" w:rsidRDefault="0071151B" w:rsidP="00B5145A">
            <w:pPr>
              <w:pStyle w:val="ListParagraph"/>
              <w:numPr>
                <w:ilvl w:val="0"/>
                <w:numId w:val="8"/>
              </w:numPr>
              <w:spacing w:line="320" w:lineRule="exact"/>
              <w:ind w:leftChars="0"/>
              <w:rPr>
                <w:rFonts w:ascii="微軟正黑體" w:eastAsia="微軟正黑體" w:hAnsi="微軟正黑體"/>
                <w:color w:val="000000"/>
                <w:kern w:val="2"/>
                <w:sz w:val="24"/>
                <w:szCs w:val="24"/>
              </w:rPr>
            </w:pPr>
            <w:r w:rsidRPr="00C859CD">
              <w:rPr>
                <w:rFonts w:ascii="微軟正黑體" w:eastAsia="微軟正黑體" w:hAnsi="微軟正黑體" w:hint="eastAsia"/>
                <w:color w:val="000000"/>
                <w:kern w:val="2"/>
                <w:sz w:val="24"/>
                <w:szCs w:val="24"/>
              </w:rPr>
              <w:t>透過建構歷程，了解無向圖和有向圖的差別。</w:t>
            </w:r>
          </w:p>
          <w:p w:rsidR="0071151B" w:rsidRPr="00C859CD" w:rsidRDefault="0071151B" w:rsidP="00BA54A9">
            <w:pPr>
              <w:pStyle w:val="ListParagraph"/>
              <w:numPr>
                <w:ilvl w:val="0"/>
                <w:numId w:val="8"/>
              </w:numPr>
              <w:spacing w:line="320" w:lineRule="exact"/>
              <w:ind w:leftChars="0"/>
              <w:rPr>
                <w:rFonts w:ascii="微軟正黑體" w:eastAsia="微軟正黑體" w:hAnsi="微軟正黑體"/>
                <w:color w:val="000000"/>
                <w:kern w:val="2"/>
                <w:sz w:val="24"/>
                <w:szCs w:val="24"/>
              </w:rPr>
            </w:pPr>
            <w:r w:rsidRPr="00C859CD">
              <w:rPr>
                <w:rFonts w:ascii="微軟正黑體" w:eastAsia="微軟正黑體" w:hAnsi="微軟正黑體" w:hint="eastAsia"/>
                <w:color w:val="000000"/>
                <w:kern w:val="2"/>
                <w:sz w:val="24"/>
                <w:szCs w:val="24"/>
              </w:rPr>
              <w:t>藉由有向圖的路徑來重新認識碳循環的全貌，並且推論出各項因子之間的關聯。</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p>
        </w:tc>
      </w:tr>
    </w:tbl>
    <w:p w:rsidR="0071151B" w:rsidRDefault="0071151B" w:rsidP="00C23312"/>
    <w:tbl>
      <w:tblPr>
        <w:tblW w:w="15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1417"/>
        <w:gridCol w:w="1472"/>
        <w:gridCol w:w="4940"/>
        <w:gridCol w:w="730"/>
        <w:gridCol w:w="491"/>
        <w:gridCol w:w="1777"/>
        <w:gridCol w:w="3206"/>
      </w:tblGrid>
      <w:tr w:rsidR="0071151B" w:rsidRPr="00853715" w:rsidTr="001E6135">
        <w:trPr>
          <w:trHeight w:val="344"/>
          <w:jc w:val="center"/>
        </w:trPr>
        <w:tc>
          <w:tcPr>
            <w:tcW w:w="2518" w:type="dxa"/>
            <w:gridSpan w:val="2"/>
          </w:tcPr>
          <w:p w:rsidR="0071151B" w:rsidRPr="00853715" w:rsidRDefault="0071151B" w:rsidP="001E6135">
            <w:pPr>
              <w:spacing w:line="320" w:lineRule="exact"/>
              <w:rPr>
                <w:rFonts w:ascii="微軟正黑體" w:eastAsia="微軟正黑體" w:hAnsi="微軟正黑體"/>
                <w:iCs/>
                <w:color w:val="000000"/>
                <w:szCs w:val="24"/>
              </w:rPr>
            </w:pPr>
            <w:r w:rsidRPr="00853715">
              <w:rPr>
                <w:rFonts w:ascii="微軟正黑體" w:eastAsia="微軟正黑體" w:hAnsi="微軟正黑體" w:hint="eastAsia"/>
                <w:iCs/>
                <w:color w:val="000000"/>
                <w:szCs w:val="24"/>
              </w:rPr>
              <w:t>單元四</w:t>
            </w:r>
          </w:p>
        </w:tc>
        <w:tc>
          <w:tcPr>
            <w:tcW w:w="6412" w:type="dxa"/>
            <w:gridSpan w:val="2"/>
          </w:tcPr>
          <w:p w:rsidR="0071151B" w:rsidRPr="00853715" w:rsidRDefault="0071151B" w:rsidP="001E6135">
            <w:pPr>
              <w:spacing w:line="320" w:lineRule="exact"/>
              <w:rPr>
                <w:rFonts w:ascii="微軟正黑體" w:eastAsia="微軟正黑體" w:hAnsi="微軟正黑體"/>
                <w:color w:val="000000"/>
                <w:szCs w:val="24"/>
              </w:rPr>
            </w:pPr>
            <w:r w:rsidRPr="00853715">
              <w:rPr>
                <w:rFonts w:hint="eastAsia"/>
              </w:rPr>
              <w:t>偵「碳」活動</w:t>
            </w:r>
          </w:p>
        </w:tc>
        <w:tc>
          <w:tcPr>
            <w:tcW w:w="1221" w:type="dxa"/>
            <w:gridSpan w:val="2"/>
          </w:tcPr>
          <w:p w:rsidR="0071151B" w:rsidRPr="00853715" w:rsidRDefault="0071151B" w:rsidP="001E6135">
            <w:pPr>
              <w:spacing w:line="320" w:lineRule="exact"/>
              <w:rPr>
                <w:rFonts w:ascii="微軟正黑體" w:eastAsia="微軟正黑體" w:hAnsi="微軟正黑體"/>
                <w:color w:val="000000"/>
                <w:szCs w:val="24"/>
              </w:rPr>
            </w:pPr>
            <w:r w:rsidRPr="00853715">
              <w:rPr>
                <w:rFonts w:ascii="微軟正黑體" w:eastAsia="微軟正黑體" w:hAnsi="微軟正黑體" w:hint="eastAsia"/>
                <w:color w:val="000000"/>
                <w:szCs w:val="24"/>
              </w:rPr>
              <w:t>上課節數</w:t>
            </w:r>
          </w:p>
        </w:tc>
        <w:tc>
          <w:tcPr>
            <w:tcW w:w="4983" w:type="dxa"/>
            <w:gridSpan w:val="2"/>
          </w:tcPr>
          <w:p w:rsidR="0071151B" w:rsidRPr="00853715" w:rsidRDefault="0071151B" w:rsidP="001E6135">
            <w:pPr>
              <w:spacing w:line="320" w:lineRule="exact"/>
              <w:rPr>
                <w:rFonts w:ascii="微軟正黑體" w:eastAsia="微軟正黑體" w:hAnsi="微軟正黑體"/>
                <w:color w:val="000000"/>
                <w:szCs w:val="24"/>
              </w:rPr>
            </w:pPr>
            <w:r w:rsidRPr="00853715">
              <w:rPr>
                <w:rFonts w:ascii="微軟正黑體" w:eastAsia="微軟正黑體" w:hAnsi="微軟正黑體"/>
                <w:color w:val="000000"/>
                <w:szCs w:val="24"/>
              </w:rPr>
              <w:t>1</w:t>
            </w:r>
            <w:r w:rsidRPr="00853715">
              <w:rPr>
                <w:rFonts w:ascii="微軟正黑體" w:eastAsia="微軟正黑體" w:hAnsi="微軟正黑體" w:hint="eastAsia"/>
                <w:color w:val="000000"/>
                <w:szCs w:val="24"/>
              </w:rPr>
              <w:t>節</w:t>
            </w:r>
          </w:p>
        </w:tc>
      </w:tr>
      <w:tr w:rsidR="0071151B" w:rsidRPr="00853715" w:rsidTr="001E6135">
        <w:trPr>
          <w:trHeight w:val="344"/>
          <w:jc w:val="center"/>
        </w:trPr>
        <w:tc>
          <w:tcPr>
            <w:tcW w:w="2518" w:type="dxa"/>
            <w:gridSpan w:val="2"/>
          </w:tcPr>
          <w:p w:rsidR="0071151B" w:rsidRPr="00853715" w:rsidRDefault="0071151B" w:rsidP="001E6135">
            <w:pPr>
              <w:spacing w:line="320" w:lineRule="exact"/>
              <w:rPr>
                <w:rFonts w:ascii="微軟正黑體" w:eastAsia="微軟正黑體" w:hAnsi="微軟正黑體"/>
                <w:iCs/>
                <w:color w:val="000000"/>
                <w:szCs w:val="24"/>
              </w:rPr>
            </w:pPr>
            <w:r w:rsidRPr="00853715">
              <w:rPr>
                <w:rFonts w:ascii="微軟正黑體" w:eastAsia="微軟正黑體" w:hAnsi="微軟正黑體" w:hint="eastAsia"/>
                <w:iCs/>
                <w:color w:val="000000"/>
                <w:szCs w:val="24"/>
              </w:rPr>
              <w:t>單元學習目標</w:t>
            </w:r>
          </w:p>
        </w:tc>
        <w:tc>
          <w:tcPr>
            <w:tcW w:w="12616" w:type="dxa"/>
            <w:gridSpan w:val="6"/>
          </w:tcPr>
          <w:p w:rsidR="0071151B" w:rsidRPr="00853715" w:rsidRDefault="0071151B" w:rsidP="0071151B">
            <w:pPr>
              <w:spacing w:line="320" w:lineRule="exact"/>
              <w:ind w:leftChars="72" w:left="31680" w:firstLine="1"/>
              <w:rPr>
                <w:rFonts w:ascii="微軟正黑體" w:eastAsia="微軟正黑體" w:hAnsi="微軟正黑體"/>
                <w:color w:val="000000"/>
                <w:szCs w:val="24"/>
              </w:rPr>
            </w:pPr>
            <w:r w:rsidRPr="00853715">
              <w:rPr>
                <w:rFonts w:ascii="微軟正黑體" w:eastAsia="微軟正黑體" w:hAnsi="微軟正黑體" w:hint="eastAsia"/>
                <w:color w:val="000000"/>
                <w:szCs w:val="24"/>
              </w:rPr>
              <w:t>學生能利用比的概念探討二氧化碳排放量</w:t>
            </w:r>
          </w:p>
        </w:tc>
      </w:tr>
      <w:tr w:rsidR="0071151B" w:rsidRPr="00853715" w:rsidTr="001E6135">
        <w:trPr>
          <w:trHeight w:val="344"/>
          <w:jc w:val="center"/>
        </w:trPr>
        <w:tc>
          <w:tcPr>
            <w:tcW w:w="2518" w:type="dxa"/>
            <w:gridSpan w:val="2"/>
          </w:tcPr>
          <w:p w:rsidR="0071151B" w:rsidRPr="00853715" w:rsidRDefault="0071151B" w:rsidP="001E6135">
            <w:pPr>
              <w:spacing w:line="320" w:lineRule="exact"/>
              <w:rPr>
                <w:rFonts w:ascii="微軟正黑體" w:eastAsia="微軟正黑體" w:hAnsi="微軟正黑體"/>
                <w:iCs/>
                <w:color w:val="000000"/>
                <w:szCs w:val="24"/>
              </w:rPr>
            </w:pPr>
            <w:r w:rsidRPr="00853715">
              <w:rPr>
                <w:rFonts w:ascii="微軟正黑體" w:eastAsia="微軟正黑體" w:hAnsi="微軟正黑體" w:hint="eastAsia"/>
                <w:iCs/>
                <w:color w:val="000000"/>
                <w:szCs w:val="24"/>
              </w:rPr>
              <w:t>學習情境與動機引發</w:t>
            </w:r>
          </w:p>
        </w:tc>
        <w:tc>
          <w:tcPr>
            <w:tcW w:w="12616" w:type="dxa"/>
            <w:gridSpan w:val="6"/>
          </w:tcPr>
          <w:p w:rsidR="0071151B" w:rsidRPr="00853715" w:rsidRDefault="0071151B" w:rsidP="001E6135">
            <w:pPr>
              <w:spacing w:line="320" w:lineRule="exact"/>
              <w:rPr>
                <w:rFonts w:ascii="微軟正黑體" w:eastAsia="微軟正黑體" w:hAnsi="微軟正黑體"/>
                <w:color w:val="000000"/>
                <w:szCs w:val="24"/>
              </w:rPr>
            </w:pPr>
            <w:r>
              <w:rPr>
                <w:rFonts w:ascii="微軟正黑體" w:eastAsia="微軟正黑體" w:hAnsi="微軟正黑體" w:hint="eastAsia"/>
                <w:color w:val="000000"/>
                <w:szCs w:val="24"/>
              </w:rPr>
              <w:t>由電費帳單思考用</w:t>
            </w:r>
            <w:r w:rsidRPr="00853715">
              <w:rPr>
                <w:rFonts w:ascii="微軟正黑體" w:eastAsia="微軟正黑體" w:hAnsi="微軟正黑體" w:hint="eastAsia"/>
                <w:color w:val="000000"/>
                <w:szCs w:val="24"/>
              </w:rPr>
              <w:t>電所排放的二氧化碳量</w:t>
            </w:r>
          </w:p>
        </w:tc>
      </w:tr>
      <w:tr w:rsidR="0071151B" w:rsidRPr="00853715" w:rsidTr="001E6135">
        <w:trPr>
          <w:jc w:val="center"/>
        </w:trPr>
        <w:tc>
          <w:tcPr>
            <w:tcW w:w="1101" w:type="dxa"/>
          </w:tcPr>
          <w:p w:rsidR="0071151B" w:rsidRPr="00853715" w:rsidRDefault="0071151B" w:rsidP="001E6135">
            <w:pPr>
              <w:spacing w:line="320" w:lineRule="exact"/>
              <w:jc w:val="center"/>
              <w:rPr>
                <w:rFonts w:ascii="微軟正黑體" w:eastAsia="微軟正黑體" w:hAnsi="微軟正黑體"/>
                <w:iCs/>
                <w:color w:val="000000"/>
                <w:szCs w:val="24"/>
              </w:rPr>
            </w:pPr>
            <w:r w:rsidRPr="00853715">
              <w:rPr>
                <w:rFonts w:ascii="微軟正黑體" w:eastAsia="微軟正黑體" w:hAnsi="微軟正黑體" w:hint="eastAsia"/>
                <w:iCs/>
                <w:color w:val="000000"/>
                <w:szCs w:val="24"/>
              </w:rPr>
              <w:t>學習表現說明</w:t>
            </w:r>
          </w:p>
        </w:tc>
        <w:tc>
          <w:tcPr>
            <w:tcW w:w="2889" w:type="dxa"/>
            <w:gridSpan w:val="2"/>
          </w:tcPr>
          <w:p w:rsidR="0071151B" w:rsidRPr="00853715" w:rsidRDefault="0071151B" w:rsidP="001E6135">
            <w:pPr>
              <w:spacing w:line="320" w:lineRule="exact"/>
              <w:jc w:val="center"/>
              <w:rPr>
                <w:rFonts w:ascii="微軟正黑體" w:eastAsia="微軟正黑體" w:hAnsi="微軟正黑體"/>
                <w:iCs/>
                <w:color w:val="000000"/>
                <w:szCs w:val="24"/>
              </w:rPr>
            </w:pPr>
            <w:r w:rsidRPr="00853715">
              <w:rPr>
                <w:rFonts w:ascii="微軟正黑體" w:eastAsia="微軟正黑體" w:hAnsi="微軟正黑體" w:hint="eastAsia"/>
                <w:iCs/>
                <w:color w:val="000000"/>
                <w:szCs w:val="24"/>
              </w:rPr>
              <w:t>活動學習目標</w:t>
            </w:r>
          </w:p>
        </w:tc>
        <w:tc>
          <w:tcPr>
            <w:tcW w:w="5670" w:type="dxa"/>
            <w:gridSpan w:val="2"/>
          </w:tcPr>
          <w:p w:rsidR="0071151B" w:rsidRPr="00853715" w:rsidRDefault="0071151B" w:rsidP="001E6135">
            <w:pPr>
              <w:spacing w:line="320" w:lineRule="exact"/>
              <w:jc w:val="center"/>
              <w:rPr>
                <w:rFonts w:ascii="微軟正黑體" w:eastAsia="微軟正黑體" w:hAnsi="微軟正黑體"/>
                <w:iCs/>
                <w:color w:val="000000"/>
                <w:szCs w:val="24"/>
              </w:rPr>
            </w:pPr>
            <w:r w:rsidRPr="00853715">
              <w:rPr>
                <w:rFonts w:ascii="微軟正黑體" w:eastAsia="微軟正黑體" w:hAnsi="微軟正黑體" w:hint="eastAsia"/>
                <w:iCs/>
                <w:color w:val="000000"/>
                <w:szCs w:val="24"/>
              </w:rPr>
              <w:t>學習活動的歷程（包括學習策略）</w:t>
            </w:r>
          </w:p>
          <w:p w:rsidR="0071151B" w:rsidRPr="00853715" w:rsidRDefault="0071151B" w:rsidP="001E6135">
            <w:pPr>
              <w:spacing w:line="320" w:lineRule="exact"/>
              <w:jc w:val="center"/>
              <w:rPr>
                <w:rFonts w:ascii="微軟正黑體" w:eastAsia="微軟正黑體" w:hAnsi="微軟正黑體"/>
                <w:iCs/>
                <w:color w:val="000000"/>
                <w:szCs w:val="24"/>
              </w:rPr>
            </w:pPr>
            <w:r w:rsidRPr="00853715">
              <w:rPr>
                <w:rFonts w:ascii="標楷體" w:eastAsia="標楷體" w:hAnsi="標楷體" w:hint="eastAsia"/>
                <w:color w:val="000000"/>
              </w:rPr>
              <w:t>◎</w:t>
            </w:r>
            <w:r w:rsidRPr="00853715">
              <w:rPr>
                <w:rFonts w:ascii="微軟正黑體" w:eastAsia="微軟正黑體" w:hAnsi="微軟正黑體" w:hint="eastAsia"/>
                <w:color w:val="000000"/>
              </w:rPr>
              <w:t>畫線處為關鍵提問句</w:t>
            </w:r>
          </w:p>
        </w:tc>
        <w:tc>
          <w:tcPr>
            <w:tcW w:w="2268" w:type="dxa"/>
            <w:gridSpan w:val="2"/>
          </w:tcPr>
          <w:p w:rsidR="0071151B" w:rsidRPr="00853715" w:rsidRDefault="0071151B" w:rsidP="001E6135">
            <w:pPr>
              <w:spacing w:line="320" w:lineRule="exact"/>
              <w:jc w:val="center"/>
              <w:rPr>
                <w:rFonts w:ascii="微軟正黑體" w:eastAsia="微軟正黑體" w:hAnsi="微軟正黑體"/>
                <w:iCs/>
                <w:color w:val="000000"/>
                <w:szCs w:val="24"/>
              </w:rPr>
            </w:pPr>
            <w:r w:rsidRPr="00853715">
              <w:rPr>
                <w:rFonts w:ascii="微軟正黑體" w:eastAsia="微軟正黑體" w:hAnsi="微軟正黑體" w:hint="eastAsia"/>
                <w:iCs/>
                <w:color w:val="000000"/>
                <w:szCs w:val="24"/>
              </w:rPr>
              <w:t>評量方法</w:t>
            </w:r>
            <w:r w:rsidRPr="00853715">
              <w:rPr>
                <w:rFonts w:ascii="微軟正黑體" w:eastAsia="微軟正黑體" w:hAnsi="微軟正黑體"/>
                <w:iCs/>
                <w:color w:val="000000"/>
                <w:szCs w:val="24"/>
              </w:rPr>
              <w:t>/</w:t>
            </w:r>
            <w:r w:rsidRPr="00853715">
              <w:rPr>
                <w:rFonts w:ascii="微軟正黑體" w:eastAsia="微軟正黑體" w:hAnsi="微軟正黑體" w:hint="eastAsia"/>
                <w:iCs/>
                <w:color w:val="000000"/>
                <w:szCs w:val="24"/>
              </w:rPr>
              <w:t>學生表現</w:t>
            </w:r>
            <w:r w:rsidRPr="00853715">
              <w:rPr>
                <w:rFonts w:ascii="微軟正黑體" w:eastAsia="微軟正黑體" w:hAnsi="微軟正黑體"/>
                <w:iCs/>
                <w:color w:val="000000"/>
                <w:szCs w:val="24"/>
              </w:rPr>
              <w:t>/</w:t>
            </w:r>
            <w:r w:rsidRPr="00853715">
              <w:rPr>
                <w:rFonts w:ascii="微軟正黑體" w:eastAsia="微軟正黑體" w:hAnsi="微軟正黑體" w:hint="eastAsia"/>
                <w:iCs/>
                <w:color w:val="000000"/>
                <w:szCs w:val="24"/>
              </w:rPr>
              <w:t>評量工具</w:t>
            </w:r>
          </w:p>
        </w:tc>
        <w:tc>
          <w:tcPr>
            <w:tcW w:w="3206" w:type="dxa"/>
          </w:tcPr>
          <w:p w:rsidR="0071151B" w:rsidRPr="00853715" w:rsidRDefault="0071151B" w:rsidP="001E6135">
            <w:pPr>
              <w:spacing w:line="320" w:lineRule="exact"/>
              <w:jc w:val="center"/>
              <w:rPr>
                <w:rFonts w:ascii="微軟正黑體" w:eastAsia="微軟正黑體" w:hAnsi="微軟正黑體"/>
                <w:iCs/>
                <w:color w:val="000000"/>
                <w:szCs w:val="24"/>
              </w:rPr>
            </w:pPr>
            <w:r w:rsidRPr="00853715">
              <w:rPr>
                <w:rFonts w:ascii="微軟正黑體" w:eastAsia="微軟正黑體" w:hAnsi="微軟正黑體" w:hint="eastAsia"/>
                <w:iCs/>
                <w:color w:val="000000"/>
                <w:szCs w:val="24"/>
              </w:rPr>
              <w:t>教師的思考與教學策略</w:t>
            </w:r>
          </w:p>
        </w:tc>
      </w:tr>
      <w:tr w:rsidR="0071151B" w:rsidRPr="00853715" w:rsidTr="001E6135">
        <w:trPr>
          <w:trHeight w:val="990"/>
          <w:jc w:val="center"/>
        </w:trPr>
        <w:tc>
          <w:tcPr>
            <w:tcW w:w="1101" w:type="dxa"/>
          </w:tcPr>
          <w:p w:rsidR="0071151B" w:rsidRPr="00853715" w:rsidRDefault="0071151B" w:rsidP="001E6135">
            <w:pPr>
              <w:spacing w:line="320" w:lineRule="exact"/>
              <w:rPr>
                <w:rFonts w:ascii="微軟正黑體" w:eastAsia="微軟正黑體" w:hAnsi="微軟正黑體"/>
                <w:iCs/>
                <w:color w:val="000000"/>
                <w:sz w:val="20"/>
                <w:szCs w:val="20"/>
              </w:rPr>
            </w:pPr>
            <w:r w:rsidRPr="00853715">
              <w:rPr>
                <w:rFonts w:ascii="微軟正黑體" w:eastAsia="微軟正黑體" w:hAnsi="微軟正黑體"/>
                <w:iCs/>
                <w:color w:val="000000"/>
                <w:sz w:val="20"/>
                <w:szCs w:val="20"/>
              </w:rPr>
              <w:t xml:space="preserve">n-IV-4 </w:t>
            </w:r>
          </w:p>
          <w:p w:rsidR="0071151B" w:rsidRPr="00853715" w:rsidRDefault="0071151B" w:rsidP="001E6135">
            <w:pPr>
              <w:spacing w:line="320" w:lineRule="exact"/>
              <w:rPr>
                <w:rFonts w:ascii="微軟正黑體" w:eastAsia="微軟正黑體" w:hAnsi="微軟正黑體"/>
                <w:iCs/>
                <w:color w:val="000000"/>
                <w:szCs w:val="24"/>
              </w:rPr>
            </w:pPr>
            <w:r w:rsidRPr="00853715">
              <w:rPr>
                <w:rFonts w:ascii="微軟正黑體" w:eastAsia="微軟正黑體" w:hAnsi="微軟正黑體"/>
                <w:iCs/>
                <w:color w:val="000000"/>
                <w:sz w:val="20"/>
                <w:szCs w:val="20"/>
              </w:rPr>
              <w:t>n-IV-9</w:t>
            </w:r>
          </w:p>
        </w:tc>
        <w:tc>
          <w:tcPr>
            <w:tcW w:w="2889" w:type="dxa"/>
            <w:gridSpan w:val="2"/>
          </w:tcPr>
          <w:p w:rsidR="0071151B" w:rsidRPr="00853715" w:rsidRDefault="0071151B" w:rsidP="001E6135">
            <w:pPr>
              <w:rPr>
                <w:color w:val="000000"/>
              </w:rPr>
            </w:pPr>
            <w:r w:rsidRPr="00853715">
              <w:rPr>
                <w:color w:val="000000"/>
              </w:rPr>
              <w:t>1.</w:t>
            </w:r>
            <w:r w:rsidRPr="00853715">
              <w:rPr>
                <w:color w:val="000000"/>
              </w:rPr>
              <w:tab/>
            </w:r>
            <w:r>
              <w:rPr>
                <w:rFonts w:hint="eastAsia"/>
                <w:color w:val="000000"/>
              </w:rPr>
              <w:t>讓學生瞭解追蹤碳足跡的目的，並學習如何由家中</w:t>
            </w:r>
            <w:r w:rsidRPr="00853715">
              <w:rPr>
                <w:rFonts w:hint="eastAsia"/>
                <w:color w:val="000000"/>
              </w:rPr>
              <w:t>電所排出的</w:t>
            </w:r>
            <w:r>
              <w:rPr>
                <w:rFonts w:hint="eastAsia"/>
                <w:color w:val="000000"/>
              </w:rPr>
              <w:t>碳</w:t>
            </w:r>
            <w:r w:rsidRPr="00853715">
              <w:rPr>
                <w:rFonts w:hint="eastAsia"/>
                <w:color w:val="000000"/>
              </w:rPr>
              <w:t>量</w:t>
            </w:r>
            <w:r>
              <w:rPr>
                <w:rFonts w:hint="eastAsia"/>
                <w:color w:val="000000"/>
              </w:rPr>
              <w:t>計算出學校</w:t>
            </w:r>
            <w:r w:rsidRPr="00853715">
              <w:rPr>
                <w:rFonts w:hint="eastAsia"/>
                <w:color w:val="000000"/>
              </w:rPr>
              <w:t>電所排出的</w:t>
            </w:r>
            <w:r>
              <w:rPr>
                <w:rFonts w:hint="eastAsia"/>
                <w:color w:val="000000"/>
              </w:rPr>
              <w:t>碳</w:t>
            </w:r>
            <w:r w:rsidRPr="00853715">
              <w:rPr>
                <w:rFonts w:hint="eastAsia"/>
                <w:color w:val="000000"/>
              </w:rPr>
              <w:t>量。</w:t>
            </w:r>
          </w:p>
          <w:p w:rsidR="0071151B" w:rsidRPr="00853715" w:rsidRDefault="0071151B" w:rsidP="001E6135">
            <w:pPr>
              <w:rPr>
                <w:color w:val="000000"/>
              </w:rPr>
            </w:pPr>
            <w:r w:rsidRPr="00853715">
              <w:rPr>
                <w:color w:val="000000"/>
              </w:rPr>
              <w:t>2.</w:t>
            </w:r>
            <w:r w:rsidRPr="00853715">
              <w:rPr>
                <w:color w:val="000000"/>
              </w:rPr>
              <w:tab/>
            </w:r>
            <w:r w:rsidRPr="00853715">
              <w:rPr>
                <w:rFonts w:hint="eastAsia"/>
                <w:color w:val="000000"/>
              </w:rPr>
              <w:t>利用比的概念，使學生從日常生活中懂得如何比較碳量的差異。</w:t>
            </w:r>
          </w:p>
          <w:p w:rsidR="0071151B" w:rsidRPr="00853715" w:rsidRDefault="0071151B" w:rsidP="001E6135">
            <w:pPr>
              <w:spacing w:line="320" w:lineRule="exact"/>
              <w:rPr>
                <w:rFonts w:ascii="微軟正黑體" w:eastAsia="微軟正黑體" w:hAnsi="微軟正黑體"/>
                <w:iCs/>
                <w:color w:val="000000"/>
                <w:szCs w:val="24"/>
              </w:rPr>
            </w:pPr>
            <w:r w:rsidRPr="00853715">
              <w:rPr>
                <w:color w:val="000000"/>
              </w:rPr>
              <w:t>3.</w:t>
            </w:r>
            <w:r w:rsidRPr="00853715">
              <w:rPr>
                <w:color w:val="000000"/>
              </w:rPr>
              <w:tab/>
            </w:r>
            <w:r w:rsidRPr="00853715">
              <w:rPr>
                <w:rFonts w:hint="eastAsia"/>
                <w:color w:val="000000"/>
              </w:rPr>
              <w:t>使學生關注環境氣候變遷的議題，並瞭解溫室氣體減量的重要性。</w:t>
            </w:r>
          </w:p>
        </w:tc>
        <w:tc>
          <w:tcPr>
            <w:tcW w:w="5670" w:type="dxa"/>
            <w:gridSpan w:val="2"/>
          </w:tcPr>
          <w:p w:rsidR="0071151B" w:rsidRDefault="0071151B" w:rsidP="0071151B">
            <w:pPr>
              <w:spacing w:line="320" w:lineRule="exact"/>
              <w:ind w:firstLineChars="3" w:firstLine="31680"/>
              <w:rPr>
                <w:rFonts w:ascii="微軟正黑體" w:eastAsia="微軟正黑體" w:hAnsi="微軟正黑體"/>
                <w:color w:val="000000"/>
                <w:szCs w:val="24"/>
              </w:rPr>
            </w:pPr>
            <w:r>
              <w:rPr>
                <w:rFonts w:ascii="微軟正黑體" w:eastAsia="微軟正黑體" w:hAnsi="微軟正黑體"/>
                <w:color w:val="000000"/>
                <w:szCs w:val="24"/>
              </w:rPr>
              <w:t xml:space="preserve">1. </w:t>
            </w:r>
            <w:r w:rsidRPr="00853715">
              <w:rPr>
                <w:rFonts w:ascii="微軟正黑體" w:eastAsia="微軟正黑體" w:hAnsi="微軟正黑體" w:hint="eastAsia"/>
                <w:color w:val="000000"/>
                <w:szCs w:val="24"/>
              </w:rPr>
              <w:t>學生利用發電二氧化碳產生率</w:t>
            </w:r>
            <w:r w:rsidRPr="00853715">
              <w:rPr>
                <w:rFonts w:ascii="微軟正黑體" w:eastAsia="微軟正黑體" w:hAnsi="微軟正黑體"/>
                <w:color w:val="000000"/>
                <w:szCs w:val="24"/>
              </w:rPr>
              <w:t>(%)</w:t>
            </w:r>
            <w:r>
              <w:rPr>
                <w:rFonts w:ascii="微軟正黑體" w:eastAsia="微軟正黑體" w:hAnsi="微軟正黑體" w:hint="eastAsia"/>
                <w:color w:val="000000"/>
                <w:szCs w:val="24"/>
              </w:rPr>
              <w:t>，計算出煤炭、石油、風力、太陽能等排出</w:t>
            </w:r>
            <w:r w:rsidRPr="00853715">
              <w:rPr>
                <w:rFonts w:ascii="微軟正黑體" w:eastAsia="微軟正黑體" w:hAnsi="微軟正黑體" w:hint="eastAsia"/>
                <w:color w:val="000000"/>
                <w:szCs w:val="24"/>
              </w:rPr>
              <w:t>二氧化碳</w:t>
            </w:r>
            <w:r>
              <w:rPr>
                <w:rFonts w:ascii="微軟正黑體" w:eastAsia="微軟正黑體" w:hAnsi="微軟正黑體" w:hint="eastAsia"/>
                <w:color w:val="000000"/>
                <w:szCs w:val="24"/>
              </w:rPr>
              <w:t>的</w:t>
            </w:r>
            <w:r w:rsidRPr="00853715">
              <w:rPr>
                <w:rFonts w:ascii="微軟正黑體" w:eastAsia="微軟正黑體" w:hAnsi="微軟正黑體" w:hint="eastAsia"/>
                <w:color w:val="000000"/>
                <w:szCs w:val="24"/>
              </w:rPr>
              <w:t>比</w:t>
            </w:r>
            <w:r>
              <w:rPr>
                <w:rFonts w:ascii="微軟正黑體" w:eastAsia="微軟正黑體" w:hAnsi="微軟正黑體" w:hint="eastAsia"/>
                <w:color w:val="000000"/>
                <w:szCs w:val="24"/>
              </w:rPr>
              <w:t>與比值</w:t>
            </w:r>
            <w:r w:rsidRPr="00853715">
              <w:rPr>
                <w:rFonts w:ascii="微軟正黑體" w:eastAsia="微軟正黑體" w:hAnsi="微軟正黑體" w:hint="eastAsia"/>
                <w:color w:val="000000"/>
                <w:szCs w:val="24"/>
              </w:rPr>
              <w:t>。</w:t>
            </w:r>
          </w:p>
          <w:p w:rsidR="0071151B" w:rsidRDefault="0071151B" w:rsidP="0071151B">
            <w:pPr>
              <w:spacing w:line="320" w:lineRule="exact"/>
              <w:ind w:firstLineChars="3" w:firstLine="31680"/>
              <w:rPr>
                <w:rFonts w:ascii="微軟正黑體" w:eastAsia="微軟正黑體" w:hAnsi="微軟正黑體"/>
                <w:color w:val="000000"/>
                <w:szCs w:val="24"/>
              </w:rPr>
            </w:pPr>
            <w:r>
              <w:rPr>
                <w:rFonts w:ascii="微軟正黑體" w:eastAsia="微軟正黑體" w:hAnsi="微軟正黑體"/>
                <w:color w:val="000000"/>
                <w:szCs w:val="24"/>
              </w:rPr>
              <w:t xml:space="preserve">2. </w:t>
            </w:r>
            <w:r w:rsidRPr="00853715">
              <w:rPr>
                <w:rFonts w:ascii="微軟正黑體" w:eastAsia="微軟正黑體" w:hAnsi="微軟正黑體" w:hint="eastAsia"/>
                <w:color w:val="000000"/>
                <w:szCs w:val="24"/>
              </w:rPr>
              <w:t>教師</w:t>
            </w:r>
            <w:r>
              <w:rPr>
                <w:rFonts w:ascii="微軟正黑體" w:eastAsia="微軟正黑體" w:hAnsi="微軟正黑體" w:hint="eastAsia"/>
                <w:color w:val="000000"/>
                <w:szCs w:val="24"/>
              </w:rPr>
              <w:t>引導</w:t>
            </w:r>
            <w:r w:rsidRPr="00853715">
              <w:rPr>
                <w:rFonts w:ascii="微軟正黑體" w:eastAsia="微軟正黑體" w:hAnsi="微軟正黑體" w:hint="eastAsia"/>
                <w:color w:val="000000"/>
                <w:szCs w:val="24"/>
              </w:rPr>
              <w:t>學生查看</w:t>
            </w:r>
            <w:r>
              <w:rPr>
                <w:rFonts w:ascii="微軟正黑體" w:eastAsia="微軟正黑體" w:hAnsi="微軟正黑體" w:hint="eastAsia"/>
                <w:color w:val="000000"/>
                <w:szCs w:val="24"/>
              </w:rPr>
              <w:t>學生由家中帶來的電費繳費單上的碳排放量</w:t>
            </w:r>
          </w:p>
          <w:p w:rsidR="0071151B" w:rsidRPr="00853715" w:rsidRDefault="0071151B" w:rsidP="0071151B">
            <w:pPr>
              <w:spacing w:line="320" w:lineRule="exact"/>
              <w:ind w:firstLineChars="3" w:firstLine="31680"/>
              <w:rPr>
                <w:rFonts w:ascii="微軟正黑體" w:eastAsia="微軟正黑體" w:hAnsi="微軟正黑體"/>
                <w:color w:val="000000"/>
                <w:szCs w:val="24"/>
              </w:rPr>
            </w:pPr>
            <w:r>
              <w:rPr>
                <w:rFonts w:ascii="微軟正黑體" w:eastAsia="微軟正黑體" w:hAnsi="微軟正黑體"/>
                <w:color w:val="000000"/>
                <w:szCs w:val="24"/>
              </w:rPr>
              <w:t xml:space="preserve">3. </w:t>
            </w:r>
            <w:r>
              <w:rPr>
                <w:rFonts w:ascii="微軟正黑體" w:eastAsia="微軟正黑體" w:hAnsi="微軟正黑體" w:hint="eastAsia"/>
                <w:color w:val="000000"/>
                <w:szCs w:val="24"/>
              </w:rPr>
              <w:t>請學生分組討論繳費單上的</w:t>
            </w:r>
            <w:r w:rsidRPr="00853715">
              <w:rPr>
                <w:rFonts w:ascii="微軟正黑體" w:eastAsia="微軟正黑體" w:hAnsi="微軟正黑體" w:hint="eastAsia"/>
                <w:color w:val="000000"/>
                <w:szCs w:val="24"/>
              </w:rPr>
              <w:t>碳排放量</w:t>
            </w:r>
            <w:r>
              <w:rPr>
                <w:rFonts w:ascii="微軟正黑體" w:eastAsia="微軟正黑體" w:hAnsi="微軟正黑體" w:hint="eastAsia"/>
                <w:color w:val="000000"/>
                <w:szCs w:val="24"/>
              </w:rPr>
              <w:t>是如何計算出來的</w:t>
            </w:r>
            <w:r w:rsidRPr="00853715">
              <w:rPr>
                <w:rFonts w:ascii="微軟正黑體" w:eastAsia="微軟正黑體" w:hAnsi="微軟正黑體" w:hint="eastAsia"/>
                <w:color w:val="000000"/>
                <w:szCs w:val="24"/>
              </w:rPr>
              <w:t>。</w:t>
            </w:r>
          </w:p>
          <w:p w:rsidR="0071151B" w:rsidRPr="00200B41" w:rsidRDefault="0071151B" w:rsidP="001E6135">
            <w:pPr>
              <w:spacing w:line="320" w:lineRule="exact"/>
              <w:rPr>
                <w:rFonts w:ascii="微軟正黑體" w:eastAsia="微軟正黑體" w:hAnsi="微軟正黑體"/>
                <w:color w:val="000000"/>
                <w:szCs w:val="24"/>
              </w:rPr>
            </w:pPr>
            <w:r>
              <w:rPr>
                <w:rFonts w:ascii="微軟正黑體" w:eastAsia="微軟正黑體" w:hAnsi="微軟正黑體"/>
                <w:color w:val="000000"/>
                <w:szCs w:val="24"/>
              </w:rPr>
              <w:t xml:space="preserve">4. </w:t>
            </w:r>
            <w:r w:rsidRPr="00853715">
              <w:rPr>
                <w:rFonts w:ascii="微軟正黑體" w:eastAsia="微軟正黑體" w:hAnsi="微軟正黑體" w:hint="eastAsia"/>
                <w:color w:val="000000"/>
                <w:szCs w:val="24"/>
              </w:rPr>
              <w:t>請學生自行上網查詢學校電費。</w:t>
            </w:r>
          </w:p>
          <w:p w:rsidR="0071151B" w:rsidRDefault="0071151B" w:rsidP="001E6135">
            <w:pPr>
              <w:spacing w:line="320" w:lineRule="exact"/>
              <w:rPr>
                <w:rFonts w:ascii="微軟正黑體" w:eastAsia="微軟正黑體" w:hAnsi="微軟正黑體"/>
                <w:color w:val="000000"/>
                <w:szCs w:val="24"/>
              </w:rPr>
            </w:pPr>
            <w:r>
              <w:rPr>
                <w:rFonts w:ascii="微軟正黑體" w:eastAsia="微軟正黑體" w:hAnsi="微軟正黑體"/>
                <w:color w:val="000000"/>
                <w:szCs w:val="24"/>
              </w:rPr>
              <w:t xml:space="preserve">5. </w:t>
            </w:r>
            <w:r>
              <w:rPr>
                <w:rFonts w:ascii="微軟正黑體" w:eastAsia="微軟正黑體" w:hAnsi="微軟正黑體" w:hint="eastAsia"/>
                <w:color w:val="000000"/>
                <w:szCs w:val="24"/>
              </w:rPr>
              <w:t>請各組由學校的電費數據，討論學校用</w:t>
            </w:r>
            <w:r w:rsidRPr="00853715">
              <w:rPr>
                <w:rFonts w:ascii="微軟正黑體" w:eastAsia="微軟正黑體" w:hAnsi="微軟正黑體" w:hint="eastAsia"/>
                <w:color w:val="000000"/>
                <w:szCs w:val="24"/>
              </w:rPr>
              <w:t>電的碳排放量。</w:t>
            </w:r>
          </w:p>
          <w:p w:rsidR="0071151B" w:rsidRDefault="0071151B" w:rsidP="001E6135">
            <w:pPr>
              <w:spacing w:line="320" w:lineRule="exact"/>
              <w:rPr>
                <w:rFonts w:ascii="微軟正黑體" w:eastAsia="微軟正黑體" w:hAnsi="微軟正黑體"/>
                <w:color w:val="000000"/>
                <w:szCs w:val="24"/>
              </w:rPr>
            </w:pPr>
            <w:r>
              <w:rPr>
                <w:rFonts w:ascii="微軟正黑體" w:eastAsia="微軟正黑體" w:hAnsi="微軟正黑體"/>
                <w:color w:val="000000"/>
                <w:szCs w:val="24"/>
              </w:rPr>
              <w:t>6.</w:t>
            </w:r>
            <w:r w:rsidRPr="00853715">
              <w:rPr>
                <w:rFonts w:ascii="微軟正黑體" w:eastAsia="微軟正黑體" w:hAnsi="微軟正黑體"/>
                <w:color w:val="000000"/>
                <w:szCs w:val="24"/>
              </w:rPr>
              <w:t xml:space="preserve"> </w:t>
            </w:r>
            <w:r w:rsidRPr="00853715">
              <w:rPr>
                <w:rFonts w:ascii="微軟正黑體" w:eastAsia="微軟正黑體" w:hAnsi="微軟正黑體" w:hint="eastAsia"/>
                <w:color w:val="000000"/>
                <w:szCs w:val="24"/>
              </w:rPr>
              <w:t>教</w:t>
            </w:r>
            <w:r>
              <w:rPr>
                <w:rFonts w:ascii="微軟正黑體" w:eastAsia="微軟正黑體" w:hAnsi="微軟正黑體" w:hint="eastAsia"/>
                <w:color w:val="000000"/>
                <w:szCs w:val="24"/>
              </w:rPr>
              <w:t>師複習正比與反比的觀念。</w:t>
            </w:r>
          </w:p>
          <w:p w:rsidR="0071151B" w:rsidRDefault="0071151B" w:rsidP="001E6135">
            <w:pPr>
              <w:spacing w:line="320" w:lineRule="exact"/>
              <w:rPr>
                <w:rFonts w:ascii="微軟正黑體" w:eastAsia="微軟正黑體" w:hAnsi="微軟正黑體"/>
                <w:color w:val="000000"/>
                <w:szCs w:val="24"/>
              </w:rPr>
            </w:pPr>
            <w:r>
              <w:rPr>
                <w:rFonts w:ascii="微軟正黑體" w:eastAsia="微軟正黑體" w:hAnsi="微軟正黑體"/>
                <w:color w:val="000000"/>
                <w:szCs w:val="24"/>
              </w:rPr>
              <w:t>7.</w:t>
            </w:r>
            <w:r>
              <w:rPr>
                <w:rFonts w:ascii="微軟正黑體" w:eastAsia="微軟正黑體" w:hAnsi="微軟正黑體" w:hint="eastAsia"/>
                <w:color w:val="000000"/>
                <w:szCs w:val="24"/>
              </w:rPr>
              <w:t>教師提問，用電量與碳排放量是成正比還是反比</w:t>
            </w:r>
            <w:r>
              <w:rPr>
                <w:rFonts w:ascii="微軟正黑體" w:eastAsia="微軟正黑體" w:hAnsi="微軟正黑體"/>
                <w:color w:val="000000"/>
                <w:szCs w:val="24"/>
              </w:rPr>
              <w:t>?</w:t>
            </w:r>
          </w:p>
          <w:p w:rsidR="0071151B" w:rsidRPr="008017C6" w:rsidRDefault="0071151B" w:rsidP="001E6135">
            <w:pPr>
              <w:spacing w:line="320" w:lineRule="exact"/>
              <w:rPr>
                <w:rFonts w:ascii="微軟正黑體" w:eastAsia="微軟正黑體" w:hAnsi="微軟正黑體"/>
                <w:color w:val="000000"/>
                <w:szCs w:val="24"/>
              </w:rPr>
            </w:pPr>
            <w:r>
              <w:rPr>
                <w:rFonts w:ascii="微軟正黑體" w:eastAsia="微軟正黑體" w:hAnsi="微軟正黑體"/>
                <w:color w:val="000000"/>
                <w:szCs w:val="24"/>
              </w:rPr>
              <w:t>8.</w:t>
            </w:r>
            <w:r w:rsidRPr="00853715">
              <w:rPr>
                <w:rFonts w:ascii="微軟正黑體" w:eastAsia="微軟正黑體" w:hAnsi="微軟正黑體"/>
                <w:color w:val="000000"/>
                <w:szCs w:val="24"/>
              </w:rPr>
              <w:t xml:space="preserve"> </w:t>
            </w:r>
            <w:r w:rsidRPr="00853715">
              <w:rPr>
                <w:rFonts w:ascii="微軟正黑體" w:eastAsia="微軟正黑體" w:hAnsi="微軟正黑體" w:hint="eastAsia"/>
                <w:color w:val="000000"/>
                <w:szCs w:val="24"/>
              </w:rPr>
              <w:t>提供學習單請每位學生依指定活動計算出</w:t>
            </w:r>
            <w:r>
              <w:rPr>
                <w:rFonts w:ascii="微軟正黑體" w:eastAsia="微軟正黑體" w:hAnsi="微軟正黑體" w:hint="eastAsia"/>
                <w:color w:val="000000"/>
                <w:szCs w:val="24"/>
              </w:rPr>
              <w:t>個人所產出的二氧化碳量</w:t>
            </w:r>
            <w:r w:rsidRPr="00853715">
              <w:rPr>
                <w:rFonts w:ascii="微軟正黑體" w:eastAsia="微軟正黑體" w:hAnsi="微軟正黑體" w:hint="eastAsia"/>
                <w:color w:val="000000"/>
                <w:szCs w:val="24"/>
              </w:rPr>
              <w:t>。</w:t>
            </w:r>
          </w:p>
          <w:p w:rsidR="0071151B" w:rsidRPr="00853715" w:rsidRDefault="0071151B" w:rsidP="001E6135">
            <w:pPr>
              <w:spacing w:line="320" w:lineRule="exact"/>
              <w:rPr>
                <w:rFonts w:ascii="微軟正黑體" w:eastAsia="微軟正黑體" w:hAnsi="微軟正黑體"/>
                <w:color w:val="000000"/>
                <w:szCs w:val="24"/>
              </w:rPr>
            </w:pPr>
            <w:r>
              <w:rPr>
                <w:rFonts w:ascii="微軟正黑體" w:eastAsia="微軟正黑體" w:hAnsi="微軟正黑體"/>
                <w:color w:val="000000"/>
                <w:szCs w:val="24"/>
              </w:rPr>
              <w:t xml:space="preserve">9. </w:t>
            </w:r>
            <w:r w:rsidRPr="00853715">
              <w:rPr>
                <w:rFonts w:ascii="微軟正黑體" w:eastAsia="微軟正黑體" w:hAnsi="微軟正黑體" w:hint="eastAsia"/>
                <w:color w:val="000000"/>
                <w:szCs w:val="24"/>
              </w:rPr>
              <w:t>請學生分組討論校園中每日約排放多少二氧化碳。</w:t>
            </w:r>
          </w:p>
          <w:p w:rsidR="0071151B" w:rsidRPr="00853715" w:rsidRDefault="0071151B" w:rsidP="001E6135">
            <w:pPr>
              <w:spacing w:line="320" w:lineRule="exact"/>
              <w:rPr>
                <w:rFonts w:ascii="微軟正黑體" w:eastAsia="微軟正黑體" w:hAnsi="微軟正黑體"/>
                <w:color w:val="000000"/>
                <w:szCs w:val="24"/>
              </w:rPr>
            </w:pPr>
            <w:r>
              <w:rPr>
                <w:rFonts w:ascii="微軟正黑體" w:eastAsia="微軟正黑體" w:hAnsi="微軟正黑體"/>
                <w:color w:val="000000"/>
                <w:szCs w:val="24"/>
              </w:rPr>
              <w:t xml:space="preserve">10. </w:t>
            </w:r>
            <w:r w:rsidRPr="00853715">
              <w:rPr>
                <w:rFonts w:ascii="微軟正黑體" w:eastAsia="微軟正黑體" w:hAnsi="微軟正黑體" w:hint="eastAsia"/>
                <w:color w:val="000000"/>
                <w:szCs w:val="24"/>
              </w:rPr>
              <w:t>教</w:t>
            </w:r>
            <w:r>
              <w:rPr>
                <w:rFonts w:ascii="微軟正黑體" w:eastAsia="微軟正黑體" w:hAnsi="微軟正黑體" w:hint="eastAsia"/>
                <w:color w:val="000000"/>
                <w:szCs w:val="24"/>
              </w:rPr>
              <w:t>師提問，若一顆樹每日可吸收</w:t>
            </w:r>
            <w:r w:rsidRPr="008017C6">
              <w:rPr>
                <w:rFonts w:ascii="微軟正黑體" w:eastAsia="微軟正黑體" w:hAnsi="微軟正黑體" w:hint="eastAsia"/>
                <w:color w:val="000000"/>
                <w:szCs w:val="24"/>
              </w:rPr>
              <w:t>約</w:t>
            </w:r>
            <w:r w:rsidRPr="008017C6">
              <w:rPr>
                <w:rFonts w:ascii="微軟正黑體" w:eastAsia="微軟正黑體" w:hAnsi="微軟正黑體"/>
                <w:color w:val="000000"/>
                <w:szCs w:val="24"/>
              </w:rPr>
              <w:t>0.03</w:t>
            </w:r>
            <w:r w:rsidRPr="008017C6">
              <w:rPr>
                <w:rFonts w:ascii="微軟正黑體" w:eastAsia="微軟正黑體" w:hAnsi="微軟正黑體" w:hint="eastAsia"/>
                <w:color w:val="000000"/>
                <w:szCs w:val="24"/>
              </w:rPr>
              <w:t>公斤二氧化碳量</w:t>
            </w:r>
            <w:r>
              <w:rPr>
                <w:rFonts w:ascii="微軟正黑體" w:eastAsia="微軟正黑體" w:hAnsi="微軟正黑體" w:hint="eastAsia"/>
                <w:color w:val="000000"/>
                <w:szCs w:val="24"/>
              </w:rPr>
              <w:t>二氧化碳的量，請學生思考看看校園應該種植</w:t>
            </w:r>
            <w:r w:rsidRPr="00853715">
              <w:rPr>
                <w:rFonts w:ascii="微軟正黑體" w:eastAsia="微軟正黑體" w:hAnsi="微軟正黑體" w:hint="eastAsia"/>
                <w:color w:val="000000"/>
                <w:szCs w:val="24"/>
              </w:rPr>
              <w:t>多少棵樹才足夠</w:t>
            </w:r>
            <w:r w:rsidRPr="00853715">
              <w:rPr>
                <w:rFonts w:ascii="微軟正黑體" w:eastAsia="微軟正黑體" w:hAnsi="微軟正黑體"/>
                <w:color w:val="000000"/>
                <w:szCs w:val="24"/>
              </w:rPr>
              <w:t>?</w:t>
            </w:r>
          </w:p>
          <w:p w:rsidR="0071151B" w:rsidRPr="00853715" w:rsidRDefault="0071151B" w:rsidP="001E6135">
            <w:pPr>
              <w:spacing w:line="320" w:lineRule="exact"/>
              <w:rPr>
                <w:rFonts w:ascii="微軟正黑體" w:eastAsia="微軟正黑體" w:hAnsi="微軟正黑體"/>
                <w:color w:val="000000"/>
                <w:szCs w:val="24"/>
              </w:rPr>
            </w:pPr>
            <w:r>
              <w:rPr>
                <w:rFonts w:ascii="微軟正黑體" w:eastAsia="微軟正黑體" w:hAnsi="微軟正黑體"/>
                <w:color w:val="000000"/>
                <w:szCs w:val="24"/>
              </w:rPr>
              <w:t>11</w:t>
            </w:r>
            <w:r w:rsidRPr="00853715">
              <w:rPr>
                <w:rFonts w:ascii="微軟正黑體" w:eastAsia="微軟正黑體" w:hAnsi="微軟正黑體"/>
                <w:color w:val="000000"/>
                <w:szCs w:val="24"/>
              </w:rPr>
              <w:t>.</w:t>
            </w:r>
            <w:r w:rsidRPr="00853715">
              <w:rPr>
                <w:rFonts w:ascii="微軟正黑體" w:eastAsia="微軟正黑體" w:hAnsi="微軟正黑體"/>
                <w:color w:val="000000"/>
                <w:szCs w:val="24"/>
              </w:rPr>
              <w:tab/>
            </w:r>
            <w:r w:rsidRPr="00853715">
              <w:rPr>
                <w:rFonts w:ascii="微軟正黑體" w:eastAsia="微軟正黑體" w:hAnsi="微軟正黑體" w:hint="eastAsia"/>
                <w:color w:val="000000"/>
                <w:szCs w:val="24"/>
              </w:rPr>
              <w:t>由各國二氧化碳排放量之比較表，請各組討論二氧化碳排放密度最高的國家是哪一國</w:t>
            </w:r>
            <w:r w:rsidRPr="00853715">
              <w:rPr>
                <w:rFonts w:ascii="微軟正黑體" w:eastAsia="微軟正黑體" w:hAnsi="微軟正黑體"/>
                <w:color w:val="000000"/>
                <w:szCs w:val="24"/>
              </w:rPr>
              <w:t>?</w:t>
            </w:r>
            <w:r w:rsidRPr="00853715">
              <w:rPr>
                <w:rFonts w:ascii="微軟正黑體" w:eastAsia="微軟正黑體" w:hAnsi="微軟正黑體" w:hint="eastAsia"/>
                <w:color w:val="000000"/>
                <w:szCs w:val="24"/>
              </w:rPr>
              <w:t>為什麼</w:t>
            </w:r>
            <w:r w:rsidRPr="00853715">
              <w:rPr>
                <w:rFonts w:ascii="微軟正黑體" w:eastAsia="微軟正黑體" w:hAnsi="微軟正黑體"/>
                <w:color w:val="000000"/>
                <w:szCs w:val="24"/>
              </w:rPr>
              <w:t>?</w:t>
            </w:r>
          </w:p>
          <w:p w:rsidR="0071151B" w:rsidRPr="00853715" w:rsidRDefault="0071151B" w:rsidP="001E6135">
            <w:pPr>
              <w:spacing w:line="320" w:lineRule="exact"/>
              <w:rPr>
                <w:rFonts w:ascii="微軟正黑體" w:eastAsia="微軟正黑體" w:hAnsi="微軟正黑體"/>
                <w:color w:val="000000"/>
                <w:szCs w:val="24"/>
              </w:rPr>
            </w:pPr>
            <w:r>
              <w:rPr>
                <w:rFonts w:ascii="微軟正黑體" w:eastAsia="微軟正黑體" w:hAnsi="微軟正黑體"/>
                <w:color w:val="000000"/>
                <w:szCs w:val="24"/>
              </w:rPr>
              <w:t>12</w:t>
            </w:r>
            <w:r w:rsidRPr="00853715">
              <w:rPr>
                <w:rFonts w:ascii="微軟正黑體" w:eastAsia="微軟正黑體" w:hAnsi="微軟正黑體"/>
                <w:color w:val="000000"/>
                <w:szCs w:val="24"/>
              </w:rPr>
              <w:t>.</w:t>
            </w:r>
            <w:r w:rsidRPr="00853715">
              <w:rPr>
                <w:rFonts w:ascii="微軟正黑體" w:eastAsia="微軟正黑體" w:hAnsi="微軟正黑體"/>
                <w:color w:val="000000"/>
                <w:szCs w:val="24"/>
              </w:rPr>
              <w:tab/>
            </w:r>
            <w:r w:rsidRPr="00853715">
              <w:rPr>
                <w:rFonts w:ascii="微軟正黑體" w:eastAsia="微軟正黑體" w:hAnsi="微軟正黑體" w:hint="eastAsia"/>
                <w:color w:val="000000"/>
                <w:szCs w:val="24"/>
              </w:rPr>
              <w:t>請學生想想若要節能減碳救地球，該如何從自身做起，進而提出解決之道。</w:t>
            </w:r>
          </w:p>
        </w:tc>
        <w:tc>
          <w:tcPr>
            <w:tcW w:w="2268" w:type="dxa"/>
            <w:gridSpan w:val="2"/>
          </w:tcPr>
          <w:p w:rsidR="0071151B" w:rsidRPr="00853715" w:rsidRDefault="0071151B" w:rsidP="001E6135">
            <w:pPr>
              <w:spacing w:line="320" w:lineRule="exact"/>
              <w:rPr>
                <w:rFonts w:ascii="微軟正黑體" w:eastAsia="微軟正黑體" w:hAnsi="微軟正黑體"/>
                <w:iCs/>
                <w:color w:val="000000"/>
                <w:szCs w:val="24"/>
              </w:rPr>
            </w:pPr>
            <w:r w:rsidRPr="00853715">
              <w:rPr>
                <w:rFonts w:ascii="微軟正黑體" w:eastAsia="微軟正黑體" w:hAnsi="微軟正黑體" w:hint="eastAsia"/>
                <w:iCs/>
                <w:color w:val="000000"/>
                <w:szCs w:val="24"/>
              </w:rPr>
              <w:t>學習單</w:t>
            </w:r>
          </w:p>
          <w:p w:rsidR="0071151B" w:rsidRPr="00853715" w:rsidRDefault="0071151B" w:rsidP="001E6135">
            <w:pPr>
              <w:spacing w:line="320" w:lineRule="exact"/>
              <w:rPr>
                <w:rFonts w:ascii="微軟正黑體" w:eastAsia="微軟正黑體" w:hAnsi="微軟正黑體"/>
                <w:iCs/>
                <w:color w:val="000000"/>
                <w:szCs w:val="24"/>
              </w:rPr>
            </w:pPr>
            <w:r w:rsidRPr="00853715">
              <w:rPr>
                <w:rFonts w:ascii="微軟正黑體" w:eastAsia="微軟正黑體" w:hAnsi="微軟正黑體" w:hint="eastAsia"/>
                <w:iCs/>
                <w:color w:val="000000"/>
                <w:szCs w:val="24"/>
              </w:rPr>
              <w:t>小組發表</w:t>
            </w:r>
          </w:p>
          <w:p w:rsidR="0071151B" w:rsidRPr="00853715" w:rsidRDefault="0071151B" w:rsidP="001E6135">
            <w:pPr>
              <w:spacing w:line="320" w:lineRule="exact"/>
              <w:rPr>
                <w:rFonts w:ascii="微軟正黑體" w:eastAsia="微軟正黑體" w:hAnsi="微軟正黑體"/>
                <w:iCs/>
                <w:color w:val="000000"/>
                <w:szCs w:val="24"/>
              </w:rPr>
            </w:pPr>
            <w:r>
              <w:rPr>
                <w:rFonts w:ascii="微軟正黑體" w:eastAsia="微軟正黑體" w:hAnsi="微軟正黑體" w:hint="eastAsia"/>
                <w:iCs/>
                <w:color w:val="000000"/>
                <w:szCs w:val="24"/>
              </w:rPr>
              <w:t>資料呈現</w:t>
            </w:r>
          </w:p>
        </w:tc>
        <w:tc>
          <w:tcPr>
            <w:tcW w:w="3206" w:type="dxa"/>
          </w:tcPr>
          <w:p w:rsidR="0071151B" w:rsidRPr="00C859CD" w:rsidRDefault="0071151B" w:rsidP="001E6135">
            <w:pPr>
              <w:pStyle w:val="ListParagraph"/>
              <w:numPr>
                <w:ilvl w:val="0"/>
                <w:numId w:val="10"/>
              </w:numPr>
              <w:spacing w:line="320" w:lineRule="exact"/>
              <w:ind w:leftChars="0"/>
              <w:rPr>
                <w:rFonts w:ascii="Times New Roman" w:hAnsi="Times New Roman"/>
                <w:sz w:val="22"/>
              </w:rPr>
            </w:pPr>
            <w:r w:rsidRPr="00C859CD">
              <w:rPr>
                <w:rFonts w:ascii="Times New Roman" w:hAnsi="Times New Roman" w:hint="eastAsia"/>
                <w:sz w:val="22"/>
              </w:rPr>
              <w:t>發電二氧化碳產生率，提出比與比值做為暖身。</w:t>
            </w:r>
          </w:p>
          <w:p w:rsidR="0071151B" w:rsidRPr="00C859CD" w:rsidRDefault="0071151B" w:rsidP="001E6135">
            <w:pPr>
              <w:pStyle w:val="ListParagraph"/>
              <w:numPr>
                <w:ilvl w:val="0"/>
                <w:numId w:val="10"/>
              </w:numPr>
              <w:spacing w:line="320" w:lineRule="exact"/>
              <w:ind w:leftChars="0"/>
              <w:rPr>
                <w:rFonts w:ascii="微軟正黑體" w:eastAsia="微軟正黑體" w:hAnsi="微軟正黑體"/>
                <w:color w:val="000000"/>
                <w:kern w:val="2"/>
                <w:sz w:val="24"/>
                <w:szCs w:val="24"/>
              </w:rPr>
            </w:pPr>
            <w:r w:rsidRPr="00C859CD">
              <w:rPr>
                <w:rFonts w:ascii="Times New Roman" w:hAnsi="Times New Roman" w:hint="eastAsia"/>
                <w:sz w:val="22"/>
              </w:rPr>
              <w:t>透過家中的電費繳費單與學校電費分組討論如何於日常生活中應用比例式與理解正比、反比。</w:t>
            </w:r>
          </w:p>
          <w:p w:rsidR="0071151B" w:rsidRPr="00C859CD" w:rsidRDefault="0071151B" w:rsidP="001E6135">
            <w:pPr>
              <w:pStyle w:val="ListParagraph"/>
              <w:numPr>
                <w:ilvl w:val="0"/>
                <w:numId w:val="10"/>
              </w:numPr>
              <w:spacing w:line="320" w:lineRule="exact"/>
              <w:ind w:leftChars="0"/>
              <w:rPr>
                <w:rFonts w:ascii="微軟正黑體" w:eastAsia="微軟正黑體" w:hAnsi="微軟正黑體"/>
                <w:color w:val="000000"/>
                <w:kern w:val="2"/>
                <w:sz w:val="24"/>
                <w:szCs w:val="24"/>
              </w:rPr>
            </w:pPr>
            <w:r w:rsidRPr="00C859CD">
              <w:rPr>
                <w:rFonts w:ascii="微軟正黑體" w:eastAsia="微軟正黑體" w:hAnsi="微軟正黑體" w:hint="eastAsia"/>
                <w:color w:val="000000"/>
                <w:kern w:val="2"/>
                <w:sz w:val="24"/>
                <w:szCs w:val="24"/>
              </w:rPr>
              <w:t>透過課程活動，讓學生由各項數據推理出原本未知的訊息。</w:t>
            </w:r>
          </w:p>
        </w:tc>
      </w:tr>
    </w:tbl>
    <w:p w:rsidR="0071151B" w:rsidRPr="0063221E" w:rsidRDefault="0071151B" w:rsidP="005A4B04"/>
    <w:p w:rsidR="0071151B" w:rsidRPr="005A4B04" w:rsidRDefault="0071151B" w:rsidP="00C23312"/>
    <w:p w:rsidR="0071151B" w:rsidRPr="006B4E70" w:rsidRDefault="0071151B" w:rsidP="00C23312"/>
    <w:tbl>
      <w:tblPr>
        <w:tblW w:w="15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1417"/>
        <w:gridCol w:w="1472"/>
        <w:gridCol w:w="4940"/>
        <w:gridCol w:w="730"/>
        <w:gridCol w:w="491"/>
        <w:gridCol w:w="1777"/>
        <w:gridCol w:w="3206"/>
      </w:tblGrid>
      <w:tr w:rsidR="0071151B" w:rsidRPr="001D4BC6" w:rsidTr="00EB5C0D">
        <w:trPr>
          <w:trHeight w:val="344"/>
          <w:jc w:val="center"/>
        </w:trPr>
        <w:tc>
          <w:tcPr>
            <w:tcW w:w="2518" w:type="dxa"/>
            <w:gridSpan w:val="2"/>
          </w:tcPr>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單元五</w:t>
            </w:r>
          </w:p>
        </w:tc>
        <w:tc>
          <w:tcPr>
            <w:tcW w:w="6412" w:type="dxa"/>
            <w:gridSpan w:val="2"/>
          </w:tcPr>
          <w:p w:rsidR="0071151B" w:rsidRPr="001D4BC6" w:rsidRDefault="0071151B" w:rsidP="00EB5C0D">
            <w:pPr>
              <w:spacing w:line="320" w:lineRule="exact"/>
              <w:rPr>
                <w:rFonts w:ascii="微軟正黑體" w:eastAsia="微軟正黑體" w:hAnsi="微軟正黑體"/>
                <w:color w:val="000000"/>
                <w:szCs w:val="24"/>
              </w:rPr>
            </w:pPr>
            <w:r w:rsidRPr="001D4BC6">
              <w:rPr>
                <w:rFonts w:hint="eastAsia"/>
                <w:color w:val="000000"/>
              </w:rPr>
              <w:t>鄰居是火電</w:t>
            </w:r>
          </w:p>
        </w:tc>
        <w:tc>
          <w:tcPr>
            <w:tcW w:w="1221" w:type="dxa"/>
            <w:gridSpan w:val="2"/>
          </w:tcPr>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上課節數</w:t>
            </w:r>
          </w:p>
        </w:tc>
        <w:tc>
          <w:tcPr>
            <w:tcW w:w="4983" w:type="dxa"/>
            <w:gridSpan w:val="2"/>
          </w:tcPr>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節</w:t>
            </w:r>
          </w:p>
        </w:tc>
      </w:tr>
      <w:tr w:rsidR="0071151B" w:rsidRPr="001D4BC6" w:rsidTr="00EB5C0D">
        <w:trPr>
          <w:trHeight w:val="344"/>
          <w:jc w:val="center"/>
        </w:trPr>
        <w:tc>
          <w:tcPr>
            <w:tcW w:w="2518" w:type="dxa"/>
            <w:gridSpan w:val="2"/>
          </w:tcPr>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單元學習目標</w:t>
            </w:r>
          </w:p>
        </w:tc>
        <w:tc>
          <w:tcPr>
            <w:tcW w:w="12616" w:type="dxa"/>
            <w:gridSpan w:val="6"/>
          </w:tcPr>
          <w:p w:rsidR="0071151B" w:rsidRPr="001D4BC6" w:rsidRDefault="0071151B" w:rsidP="00EB5C0D">
            <w:pPr>
              <w:spacing w:line="320" w:lineRule="exact"/>
              <w:rPr>
                <w:rFonts w:ascii="新細明體"/>
                <w:color w:val="000000"/>
                <w:szCs w:val="24"/>
              </w:rPr>
            </w:pPr>
            <w:r w:rsidRPr="001D4BC6">
              <w:rPr>
                <w:rFonts w:ascii="新細明體" w:hAnsi="新細明體" w:hint="eastAsia"/>
                <w:color w:val="000000"/>
                <w:szCs w:val="24"/>
              </w:rPr>
              <w:t>由</w:t>
            </w:r>
            <w:r w:rsidRPr="001D4BC6">
              <w:rPr>
                <w:rFonts w:ascii="新細明體" w:hAnsi="新細明體"/>
                <w:color w:val="000000"/>
                <w:szCs w:val="24"/>
              </w:rPr>
              <w:t>815</w:t>
            </w:r>
            <w:r w:rsidRPr="001D4BC6">
              <w:rPr>
                <w:rFonts w:ascii="新細明體" w:hAnsi="新細明體" w:hint="eastAsia"/>
                <w:color w:val="000000"/>
                <w:szCs w:val="24"/>
              </w:rPr>
              <w:t>大停電來分析台灣的發電種類及瞭解主要電力為火力發電，探討台中火力發電廠電力北送的排碳居住正義環境倫理問題，並正視設立龍潭發電廠後</w:t>
            </w:r>
            <w:r w:rsidRPr="001D4BC6">
              <w:rPr>
                <w:rFonts w:ascii="標楷體" w:eastAsia="標楷體" w:hAnsi="標楷體" w:hint="eastAsia"/>
                <w:color w:val="000000"/>
                <w:szCs w:val="24"/>
              </w:rPr>
              <w:t>，</w:t>
            </w:r>
            <w:r w:rsidRPr="001D4BC6">
              <w:rPr>
                <w:rFonts w:ascii="新細明體" w:hAnsi="新細明體" w:hint="eastAsia"/>
                <w:color w:val="000000"/>
                <w:szCs w:val="24"/>
              </w:rPr>
              <w:t>如何兼顧環境品質、社會與經濟的均衡發展</w:t>
            </w:r>
            <w:r w:rsidRPr="001D4BC6">
              <w:rPr>
                <w:rFonts w:ascii="標楷體" w:eastAsia="標楷體" w:hAnsi="標楷體" w:hint="eastAsia"/>
                <w:color w:val="000000"/>
                <w:szCs w:val="24"/>
              </w:rPr>
              <w:t>。</w:t>
            </w:r>
          </w:p>
        </w:tc>
      </w:tr>
      <w:tr w:rsidR="0071151B" w:rsidRPr="001D4BC6" w:rsidTr="00EB5C0D">
        <w:trPr>
          <w:trHeight w:val="344"/>
          <w:jc w:val="center"/>
        </w:trPr>
        <w:tc>
          <w:tcPr>
            <w:tcW w:w="2518" w:type="dxa"/>
            <w:gridSpan w:val="2"/>
          </w:tcPr>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學習情境與動機引發</w:t>
            </w:r>
          </w:p>
        </w:tc>
        <w:tc>
          <w:tcPr>
            <w:tcW w:w="12616" w:type="dxa"/>
            <w:gridSpan w:val="6"/>
          </w:tcPr>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hint="eastAsia"/>
                <w:color w:val="000000"/>
                <w:szCs w:val="24"/>
              </w:rPr>
              <w:t>由停電問題引導學生正視電力北送的居住正義</w:t>
            </w:r>
            <w:r w:rsidRPr="001D4BC6">
              <w:rPr>
                <w:rFonts w:ascii="標楷體" w:eastAsia="標楷體" w:hAnsi="標楷體" w:hint="eastAsia"/>
                <w:color w:val="000000"/>
                <w:szCs w:val="24"/>
              </w:rPr>
              <w:t>，</w:t>
            </w:r>
            <w:r w:rsidRPr="001D4BC6">
              <w:rPr>
                <w:rFonts w:ascii="微軟正黑體" w:eastAsia="微軟正黑體" w:hAnsi="微軟正黑體" w:hint="eastAsia"/>
                <w:color w:val="000000"/>
                <w:szCs w:val="24"/>
              </w:rPr>
              <w:t>設立龍潭發電廠如何符合環境品質、社會與經濟的均衡永續發展。</w:t>
            </w:r>
          </w:p>
        </w:tc>
      </w:tr>
      <w:tr w:rsidR="0071151B" w:rsidRPr="001D4BC6" w:rsidTr="00EB5C0D">
        <w:trPr>
          <w:jc w:val="center"/>
        </w:trPr>
        <w:tc>
          <w:tcPr>
            <w:tcW w:w="1101" w:type="dxa"/>
          </w:tcPr>
          <w:p w:rsidR="0071151B" w:rsidRPr="001D4BC6" w:rsidRDefault="0071151B" w:rsidP="00EB5C0D">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學習表現說明</w:t>
            </w:r>
          </w:p>
        </w:tc>
        <w:tc>
          <w:tcPr>
            <w:tcW w:w="2889" w:type="dxa"/>
            <w:gridSpan w:val="2"/>
          </w:tcPr>
          <w:p w:rsidR="0071151B" w:rsidRPr="001D4BC6" w:rsidRDefault="0071151B" w:rsidP="00EB5C0D">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活動學習目標</w:t>
            </w:r>
          </w:p>
        </w:tc>
        <w:tc>
          <w:tcPr>
            <w:tcW w:w="5670" w:type="dxa"/>
            <w:gridSpan w:val="2"/>
          </w:tcPr>
          <w:p w:rsidR="0071151B" w:rsidRPr="001D4BC6" w:rsidRDefault="0071151B" w:rsidP="00EB5C0D">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學習活動的歷程（包括學習策略）</w:t>
            </w:r>
          </w:p>
          <w:p w:rsidR="0071151B" w:rsidRPr="001D4BC6" w:rsidRDefault="0071151B" w:rsidP="00EB5C0D">
            <w:pPr>
              <w:spacing w:line="320" w:lineRule="exact"/>
              <w:jc w:val="center"/>
              <w:rPr>
                <w:rFonts w:ascii="微軟正黑體" w:eastAsia="微軟正黑體" w:hAnsi="微軟正黑體"/>
                <w:iCs/>
                <w:color w:val="000000"/>
                <w:szCs w:val="24"/>
              </w:rPr>
            </w:pPr>
            <w:r w:rsidRPr="001D4BC6">
              <w:rPr>
                <w:rFonts w:ascii="標楷體" w:eastAsia="標楷體" w:hAnsi="標楷體" w:hint="eastAsia"/>
                <w:color w:val="000000"/>
              </w:rPr>
              <w:t>◎</w:t>
            </w:r>
            <w:r w:rsidRPr="001D4BC6">
              <w:rPr>
                <w:rFonts w:ascii="微軟正黑體" w:eastAsia="微軟正黑體" w:hAnsi="微軟正黑體" w:hint="eastAsia"/>
                <w:color w:val="000000"/>
              </w:rPr>
              <w:t>畫線處為關鍵提問句</w:t>
            </w:r>
          </w:p>
        </w:tc>
        <w:tc>
          <w:tcPr>
            <w:tcW w:w="2268" w:type="dxa"/>
            <w:gridSpan w:val="2"/>
          </w:tcPr>
          <w:p w:rsidR="0071151B" w:rsidRPr="001D4BC6" w:rsidRDefault="0071151B" w:rsidP="00EB5C0D">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評量方法</w:t>
            </w:r>
            <w:r w:rsidRPr="001D4BC6">
              <w:rPr>
                <w:rFonts w:ascii="微軟正黑體" w:eastAsia="微軟正黑體" w:hAnsi="微軟正黑體"/>
                <w:iCs/>
                <w:color w:val="000000"/>
                <w:szCs w:val="24"/>
              </w:rPr>
              <w:t>/</w:t>
            </w:r>
            <w:r w:rsidRPr="001D4BC6">
              <w:rPr>
                <w:rFonts w:ascii="微軟正黑體" w:eastAsia="微軟正黑體" w:hAnsi="微軟正黑體" w:hint="eastAsia"/>
                <w:iCs/>
                <w:color w:val="000000"/>
                <w:szCs w:val="24"/>
              </w:rPr>
              <w:t>學生表現</w:t>
            </w:r>
            <w:r w:rsidRPr="001D4BC6">
              <w:rPr>
                <w:rFonts w:ascii="微軟正黑體" w:eastAsia="微軟正黑體" w:hAnsi="微軟正黑體"/>
                <w:iCs/>
                <w:color w:val="000000"/>
                <w:szCs w:val="24"/>
              </w:rPr>
              <w:t>/</w:t>
            </w:r>
            <w:r w:rsidRPr="001D4BC6">
              <w:rPr>
                <w:rFonts w:ascii="微軟正黑體" w:eastAsia="微軟正黑體" w:hAnsi="微軟正黑體" w:hint="eastAsia"/>
                <w:iCs/>
                <w:color w:val="000000"/>
                <w:szCs w:val="24"/>
              </w:rPr>
              <w:t>評量工具</w:t>
            </w:r>
          </w:p>
        </w:tc>
        <w:tc>
          <w:tcPr>
            <w:tcW w:w="3206" w:type="dxa"/>
          </w:tcPr>
          <w:p w:rsidR="0071151B" w:rsidRPr="001D4BC6" w:rsidRDefault="0071151B" w:rsidP="00EB5C0D">
            <w:pPr>
              <w:spacing w:line="320" w:lineRule="exact"/>
              <w:jc w:val="center"/>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教師的思考與教學策略</w:t>
            </w:r>
          </w:p>
        </w:tc>
      </w:tr>
      <w:tr w:rsidR="0071151B" w:rsidRPr="001D4BC6" w:rsidTr="00EB5C0D">
        <w:trPr>
          <w:trHeight w:val="990"/>
          <w:jc w:val="center"/>
        </w:trPr>
        <w:tc>
          <w:tcPr>
            <w:tcW w:w="1101" w:type="dxa"/>
          </w:tcPr>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ti-</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tr -</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tc-</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po-</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pc-</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ai -</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-2</w:t>
            </w:r>
          </w:p>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iCs/>
                <w:color w:val="000000"/>
                <w:sz w:val="20"/>
                <w:szCs w:val="20"/>
              </w:rPr>
              <w:t>ah-</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tc>
        <w:tc>
          <w:tcPr>
            <w:tcW w:w="2889" w:type="dxa"/>
            <w:gridSpan w:val="2"/>
          </w:tcPr>
          <w:p w:rsidR="0071151B" w:rsidRDefault="0071151B" w:rsidP="00EB5C0D">
            <w:pPr>
              <w:rPr>
                <w:rFonts w:ascii="Times New Roman" w:hAnsi="Times New Roman"/>
                <w:color w:val="000000"/>
              </w:rPr>
            </w:pPr>
            <w:r>
              <w:rPr>
                <w:rFonts w:ascii="Times New Roman" w:hAnsi="Times New Roman"/>
                <w:color w:val="000000"/>
              </w:rPr>
              <w:t>1.</w:t>
            </w:r>
            <w:r w:rsidRPr="0087021A">
              <w:rPr>
                <w:rFonts w:ascii="Times New Roman" w:hAnsi="Times New Roman" w:hint="eastAsia"/>
                <w:color w:val="000000"/>
              </w:rPr>
              <w:t>探究</w:t>
            </w:r>
            <w:r>
              <w:rPr>
                <w:rFonts w:ascii="Times New Roman" w:hAnsi="Times New Roman" w:hint="eastAsia"/>
                <w:color w:val="000000"/>
              </w:rPr>
              <w:t>台灣發電種類</w:t>
            </w:r>
            <w:r>
              <w:rPr>
                <w:rFonts w:ascii="新細明體" w:hAnsi="新細明體" w:hint="eastAsia"/>
                <w:color w:val="000000"/>
              </w:rPr>
              <w:t>、</w:t>
            </w:r>
            <w:r w:rsidRPr="0087021A">
              <w:rPr>
                <w:rFonts w:ascii="Times New Roman" w:hAnsi="Times New Roman" w:hint="eastAsia"/>
                <w:color w:val="000000"/>
              </w:rPr>
              <w:t>發電原理及發電成本</w:t>
            </w:r>
            <w:r>
              <w:rPr>
                <w:rFonts w:ascii="Times New Roman" w:hAnsi="Times New Roman" w:hint="eastAsia"/>
                <w:color w:val="000000"/>
              </w:rPr>
              <w:t>的面向</w:t>
            </w:r>
            <w:r w:rsidRPr="0087021A">
              <w:rPr>
                <w:rFonts w:ascii="Times New Roman" w:hAnsi="Times New Roman" w:hint="eastAsia"/>
                <w:color w:val="000000"/>
              </w:rPr>
              <w:t>來比較其優缺點。</w:t>
            </w:r>
          </w:p>
          <w:p w:rsidR="0071151B" w:rsidRDefault="0071151B" w:rsidP="00EB5C0D">
            <w:pPr>
              <w:rPr>
                <w:rFonts w:ascii="Times New Roman" w:hAnsi="Times New Roman"/>
                <w:color w:val="000000"/>
              </w:rPr>
            </w:pPr>
            <w:r>
              <w:rPr>
                <w:rFonts w:ascii="Times New Roman" w:hAnsi="Times New Roman"/>
                <w:color w:val="000000"/>
              </w:rPr>
              <w:t>2.</w:t>
            </w:r>
            <w:r>
              <w:rPr>
                <w:rFonts w:ascii="Times New Roman" w:hAnsi="Times New Roman" w:hint="eastAsia"/>
                <w:color w:val="000000"/>
              </w:rPr>
              <w:t>如何改善火力發電對環境生態的影響</w:t>
            </w:r>
            <w:r>
              <w:rPr>
                <w:rFonts w:ascii="標楷體" w:eastAsia="標楷體" w:hAnsi="標楷體" w:hint="eastAsia"/>
                <w:color w:val="000000"/>
              </w:rPr>
              <w:t>。</w:t>
            </w:r>
          </w:p>
          <w:p w:rsidR="0071151B" w:rsidRDefault="0071151B" w:rsidP="00EB5C0D">
            <w:pPr>
              <w:rPr>
                <w:rFonts w:ascii="Times New Roman" w:hAnsi="Times New Roman"/>
                <w:color w:val="000000"/>
              </w:rPr>
            </w:pPr>
            <w:r>
              <w:rPr>
                <w:rFonts w:ascii="Times New Roman" w:hAnsi="Times New Roman"/>
                <w:color w:val="000000"/>
              </w:rPr>
              <w:t>3.</w:t>
            </w:r>
            <w:r>
              <w:rPr>
                <w:rFonts w:ascii="Times New Roman" w:hAnsi="Times New Roman" w:hint="eastAsia"/>
                <w:color w:val="000000"/>
              </w:rPr>
              <w:t>正視電力北送問題</w:t>
            </w:r>
            <w:r>
              <w:rPr>
                <w:rFonts w:ascii="標楷體" w:eastAsia="標楷體" w:hAnsi="標楷體" w:hint="eastAsia"/>
                <w:color w:val="000000"/>
              </w:rPr>
              <w:t>。</w:t>
            </w:r>
          </w:p>
          <w:p w:rsidR="0071151B" w:rsidRPr="001D4BC6" w:rsidRDefault="0071151B" w:rsidP="00EB5C0D">
            <w:pPr>
              <w:rPr>
                <w:rFonts w:ascii="Times New Roman" w:hAnsi="Times New Roman"/>
                <w:color w:val="000000"/>
              </w:rPr>
            </w:pPr>
          </w:p>
        </w:tc>
        <w:tc>
          <w:tcPr>
            <w:tcW w:w="5670" w:type="dxa"/>
            <w:gridSpan w:val="2"/>
          </w:tcPr>
          <w:p w:rsidR="0071151B" w:rsidRPr="001D4BC6" w:rsidRDefault="0071151B" w:rsidP="00EB5C0D">
            <w:pPr>
              <w:spacing w:line="320" w:lineRule="exact"/>
              <w:rPr>
                <w:rFonts w:ascii="新細明體"/>
                <w:color w:val="000000"/>
                <w:szCs w:val="24"/>
              </w:rPr>
            </w:pPr>
            <w:r w:rsidRPr="001D4BC6">
              <w:rPr>
                <w:rFonts w:ascii="新細明體" w:hAnsi="新細明體"/>
                <w:color w:val="000000"/>
                <w:szCs w:val="24"/>
              </w:rPr>
              <w:t>1.</w:t>
            </w:r>
            <w:r w:rsidRPr="001D4BC6">
              <w:rPr>
                <w:rFonts w:ascii="新細明體" w:hAnsi="新細明體" w:hint="eastAsia"/>
                <w:color w:val="000000"/>
                <w:szCs w:val="24"/>
              </w:rPr>
              <w:t>由</w:t>
            </w:r>
            <w:r w:rsidRPr="001D4BC6">
              <w:rPr>
                <w:rFonts w:ascii="新細明體" w:hAnsi="新細明體"/>
                <w:color w:val="000000"/>
                <w:szCs w:val="24"/>
              </w:rPr>
              <w:t>815</w:t>
            </w:r>
            <w:r w:rsidRPr="001D4BC6">
              <w:rPr>
                <w:rFonts w:ascii="新細明體" w:hAnsi="新細明體" w:hint="eastAsia"/>
                <w:color w:val="000000"/>
                <w:szCs w:val="24"/>
              </w:rPr>
              <w:t>大停電新聞報導，讓學生探究及小組分組報告台灣發電種類、發電原理及發電成本的面向來比較其優缺點。</w:t>
            </w:r>
          </w:p>
          <w:p w:rsidR="0071151B" w:rsidRPr="001D4BC6" w:rsidRDefault="0071151B" w:rsidP="00EB5C0D">
            <w:pPr>
              <w:spacing w:line="320" w:lineRule="exact"/>
              <w:rPr>
                <w:rFonts w:ascii="新細明體"/>
                <w:color w:val="000000"/>
                <w:szCs w:val="24"/>
              </w:rPr>
            </w:pPr>
            <w:r w:rsidRPr="001D4BC6">
              <w:rPr>
                <w:rFonts w:ascii="新細明體" w:hAnsi="新細明體"/>
                <w:color w:val="000000"/>
                <w:szCs w:val="24"/>
              </w:rPr>
              <w:t>2.</w:t>
            </w:r>
            <w:r w:rsidRPr="001D4BC6">
              <w:rPr>
                <w:rFonts w:ascii="新細明體" w:hAnsi="新細明體" w:hint="eastAsia"/>
                <w:color w:val="000000"/>
                <w:szCs w:val="24"/>
              </w:rPr>
              <w:t>經小組探究後，部分學生才知道台灣電力發電火力為主、核能次之及綠能輔之</w:t>
            </w:r>
            <w:r w:rsidRPr="001D4BC6">
              <w:rPr>
                <w:rFonts w:ascii="標楷體" w:eastAsia="標楷體" w:hAnsi="標楷體" w:hint="eastAsia"/>
                <w:color w:val="000000"/>
                <w:szCs w:val="24"/>
              </w:rPr>
              <w:t>，</w:t>
            </w:r>
            <w:r w:rsidRPr="001D4BC6">
              <w:rPr>
                <w:rFonts w:ascii="新細明體" w:hAnsi="新細明體" w:hint="eastAsia"/>
                <w:color w:val="000000"/>
                <w:szCs w:val="24"/>
              </w:rPr>
              <w:t>且存在電力北送問題</w:t>
            </w:r>
          </w:p>
          <w:p w:rsidR="0071151B" w:rsidRPr="001D4BC6" w:rsidRDefault="0071151B" w:rsidP="00EB5C0D">
            <w:pPr>
              <w:spacing w:line="320" w:lineRule="exact"/>
              <w:rPr>
                <w:rFonts w:ascii="新細明體"/>
                <w:color w:val="000000"/>
                <w:szCs w:val="24"/>
              </w:rPr>
            </w:pPr>
            <w:r w:rsidRPr="001D4BC6">
              <w:rPr>
                <w:rFonts w:ascii="新細明體" w:hAnsi="新細明體"/>
                <w:color w:val="000000"/>
                <w:szCs w:val="24"/>
              </w:rPr>
              <w:t>3.</w:t>
            </w:r>
            <w:r w:rsidRPr="001D4BC6">
              <w:rPr>
                <w:rFonts w:ascii="新細明體" w:hAnsi="新細明體" w:hint="eastAsia"/>
                <w:color w:val="000000"/>
                <w:szCs w:val="24"/>
              </w:rPr>
              <w:t>由影片引導學生比較火力發電燃燒石油、煤炭及天然氣中，何者對環境比較友善？</w:t>
            </w:r>
          </w:p>
          <w:p w:rsidR="0071151B" w:rsidRPr="001D4BC6" w:rsidRDefault="0071151B" w:rsidP="00EB5C0D">
            <w:pPr>
              <w:spacing w:line="320" w:lineRule="exact"/>
              <w:rPr>
                <w:rFonts w:ascii="新細明體" w:hAnsi="新細明體"/>
                <w:color w:val="000000"/>
                <w:szCs w:val="24"/>
              </w:rPr>
            </w:pPr>
            <w:r w:rsidRPr="001D4BC6">
              <w:rPr>
                <w:rFonts w:ascii="新細明體" w:hAnsi="新細明體"/>
                <w:color w:val="000000"/>
                <w:szCs w:val="24"/>
              </w:rPr>
              <w:t>4.</w:t>
            </w:r>
            <w:r w:rsidRPr="001D4BC6">
              <w:rPr>
                <w:rFonts w:ascii="新細明體" w:hAnsi="新細明體" w:hint="eastAsia"/>
                <w:color w:val="000000"/>
                <w:szCs w:val="24"/>
              </w:rPr>
              <w:t>提出如何改善台中火力發電廠燃燒煤炭對環境生態的方法</w:t>
            </w:r>
            <w:r w:rsidRPr="001D4BC6">
              <w:rPr>
                <w:rFonts w:ascii="新細明體" w:hAnsi="新細明體"/>
                <w:color w:val="000000"/>
                <w:szCs w:val="24"/>
              </w:rPr>
              <w:t>?</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HW</w:t>
            </w:r>
            <w:r w:rsidRPr="001D4BC6">
              <w:rPr>
                <w:rFonts w:ascii="標楷體" w:eastAsia="標楷體" w:hAnsi="標楷體" w:hint="eastAsia"/>
                <w:color w:val="000000"/>
                <w:szCs w:val="24"/>
              </w:rPr>
              <w:t>：</w:t>
            </w:r>
            <w:r w:rsidRPr="001D4BC6">
              <w:rPr>
                <w:rFonts w:ascii="微軟正黑體" w:eastAsia="微軟正黑體" w:hAnsi="微軟正黑體" w:hint="eastAsia"/>
                <w:color w:val="000000"/>
                <w:szCs w:val="24"/>
              </w:rPr>
              <w:t>請學生上網收集台中火力發電廠電力北送問題及設立龍潭發電廠如何符合環境品質、社會與經濟的均衡永續發展的相關資料</w:t>
            </w:r>
            <w:r w:rsidRPr="001D4BC6">
              <w:rPr>
                <w:rFonts w:ascii="標楷體" w:eastAsia="標楷體" w:hAnsi="標楷體" w:hint="eastAsia"/>
                <w:color w:val="000000"/>
                <w:szCs w:val="24"/>
              </w:rPr>
              <w:t>，</w:t>
            </w:r>
            <w:r w:rsidRPr="001D4BC6">
              <w:rPr>
                <w:rFonts w:ascii="微軟正黑體" w:eastAsia="微軟正黑體" w:hAnsi="微軟正黑體" w:hint="eastAsia"/>
                <w:color w:val="000000"/>
                <w:szCs w:val="24"/>
              </w:rPr>
              <w:t>並於一下節課上台分組報告</w:t>
            </w:r>
            <w:r w:rsidRPr="001D4BC6">
              <w:rPr>
                <w:rFonts w:ascii="標楷體" w:eastAsia="標楷體" w:hAnsi="標楷體" w:hint="eastAsia"/>
                <w:color w:val="000000"/>
                <w:szCs w:val="24"/>
              </w:rPr>
              <w:t>。</w:t>
            </w:r>
          </w:p>
        </w:tc>
        <w:tc>
          <w:tcPr>
            <w:tcW w:w="2268" w:type="dxa"/>
            <w:gridSpan w:val="2"/>
          </w:tcPr>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學習單</w:t>
            </w:r>
          </w:p>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小組發表</w:t>
            </w:r>
          </w:p>
          <w:p w:rsidR="0071151B" w:rsidRPr="001D4BC6" w:rsidRDefault="0071151B" w:rsidP="00EB5C0D">
            <w:pPr>
              <w:spacing w:line="320" w:lineRule="exact"/>
              <w:rPr>
                <w:rFonts w:ascii="微軟正黑體" w:eastAsia="微軟正黑體" w:hAnsi="微軟正黑體"/>
                <w:iCs/>
                <w:color w:val="000000"/>
                <w:szCs w:val="24"/>
              </w:rPr>
            </w:pPr>
          </w:p>
          <w:p w:rsidR="0071151B" w:rsidRPr="001D4BC6" w:rsidRDefault="0071151B" w:rsidP="00EB5C0D">
            <w:pPr>
              <w:spacing w:line="320" w:lineRule="exact"/>
              <w:rPr>
                <w:rFonts w:ascii="微軟正黑體" w:eastAsia="微軟正黑體" w:hAnsi="微軟正黑體"/>
                <w:iCs/>
                <w:color w:val="000000"/>
                <w:szCs w:val="24"/>
              </w:rPr>
            </w:pPr>
          </w:p>
        </w:tc>
        <w:tc>
          <w:tcPr>
            <w:tcW w:w="3206" w:type="dxa"/>
          </w:tcPr>
          <w:p w:rsidR="0071151B" w:rsidRPr="001D4BC6" w:rsidRDefault="0071151B" w:rsidP="0071151B">
            <w:pPr>
              <w:spacing w:line="320" w:lineRule="exact"/>
              <w:ind w:left="31680" w:hangingChars="73" w:firstLine="31680"/>
              <w:rPr>
                <w:rFonts w:ascii="新細明體"/>
                <w:color w:val="000000"/>
                <w:szCs w:val="24"/>
              </w:rPr>
            </w:pPr>
            <w:r w:rsidRPr="001D4BC6">
              <w:rPr>
                <w:rFonts w:ascii="新細明體" w:hAnsi="新細明體"/>
                <w:color w:val="000000"/>
                <w:szCs w:val="24"/>
              </w:rPr>
              <w:t>1.</w:t>
            </w:r>
            <w:r w:rsidRPr="001D4BC6">
              <w:rPr>
                <w:rFonts w:ascii="新細明體" w:hAnsi="新細明體" w:hint="eastAsia"/>
                <w:color w:val="000000"/>
                <w:szCs w:val="24"/>
              </w:rPr>
              <w:t>引導學生正視電力不足問題</w:t>
            </w:r>
            <w:r w:rsidRPr="001D4BC6">
              <w:rPr>
                <w:rFonts w:ascii="標楷體" w:eastAsia="標楷體" w:hAnsi="標楷體" w:hint="eastAsia"/>
                <w:color w:val="000000"/>
                <w:szCs w:val="24"/>
              </w:rPr>
              <w:t>。</w:t>
            </w:r>
          </w:p>
          <w:p w:rsidR="0071151B" w:rsidRPr="001D4BC6" w:rsidRDefault="0071151B" w:rsidP="0071151B">
            <w:pPr>
              <w:spacing w:line="320" w:lineRule="exact"/>
              <w:ind w:left="31680" w:hangingChars="73" w:firstLine="31680"/>
              <w:rPr>
                <w:rFonts w:ascii="新細明體"/>
                <w:color w:val="000000"/>
                <w:szCs w:val="24"/>
              </w:rPr>
            </w:pPr>
            <w:r w:rsidRPr="001D4BC6">
              <w:rPr>
                <w:rFonts w:ascii="新細明體" w:hAnsi="新細明體"/>
                <w:color w:val="000000"/>
                <w:szCs w:val="24"/>
              </w:rPr>
              <w:t>2.</w:t>
            </w:r>
            <w:r w:rsidRPr="001D4BC6">
              <w:rPr>
                <w:rFonts w:ascii="新細明體" w:hAnsi="新細明體" w:hint="eastAsia"/>
                <w:color w:val="000000"/>
                <w:szCs w:val="24"/>
              </w:rPr>
              <w:t>了解電力各種發電的優缺點及電力北送的居住正義</w:t>
            </w:r>
            <w:r w:rsidRPr="001D4BC6">
              <w:rPr>
                <w:rFonts w:ascii="標楷體" w:eastAsia="標楷體" w:hAnsi="標楷體" w:hint="eastAsia"/>
                <w:color w:val="000000"/>
                <w:szCs w:val="24"/>
              </w:rPr>
              <w:t>。</w:t>
            </w:r>
          </w:p>
          <w:p w:rsidR="0071151B" w:rsidRPr="001D4BC6" w:rsidRDefault="0071151B" w:rsidP="0071151B">
            <w:pPr>
              <w:spacing w:line="320" w:lineRule="exact"/>
              <w:ind w:left="31680" w:hangingChars="73" w:firstLine="31680"/>
              <w:rPr>
                <w:rFonts w:ascii="新細明體"/>
                <w:color w:val="000000"/>
                <w:szCs w:val="24"/>
              </w:rPr>
            </w:pPr>
            <w:r w:rsidRPr="001D4BC6">
              <w:rPr>
                <w:rFonts w:ascii="新細明體" w:hAnsi="新細明體"/>
                <w:color w:val="000000"/>
                <w:szCs w:val="24"/>
              </w:rPr>
              <w:t>3.</w:t>
            </w:r>
            <w:r w:rsidRPr="001D4BC6">
              <w:rPr>
                <w:rFonts w:ascii="新細明體" w:hAnsi="新細明體" w:hint="eastAsia"/>
                <w:color w:val="000000"/>
                <w:szCs w:val="24"/>
              </w:rPr>
              <w:t>火力發電若是台灣的主力發電</w:t>
            </w:r>
            <w:r w:rsidRPr="001D4BC6">
              <w:rPr>
                <w:rFonts w:ascii="標楷體" w:eastAsia="標楷體" w:hAnsi="標楷體" w:hint="eastAsia"/>
                <w:color w:val="000000"/>
                <w:szCs w:val="24"/>
              </w:rPr>
              <w:t>，</w:t>
            </w:r>
            <w:r w:rsidRPr="001D4BC6">
              <w:rPr>
                <w:rFonts w:ascii="新細明體" w:hAnsi="新細明體" w:hint="eastAsia"/>
                <w:color w:val="000000"/>
                <w:szCs w:val="24"/>
              </w:rPr>
              <w:t>要如何改善對環境生態的衝擊？</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r w:rsidRPr="001D4BC6">
              <w:rPr>
                <w:rFonts w:ascii="微軟正黑體" w:eastAsia="微軟正黑體" w:hAnsi="微軟正黑體"/>
                <w:color w:val="000000"/>
                <w:szCs w:val="24"/>
              </w:rPr>
              <w:t>4.</w:t>
            </w:r>
            <w:r w:rsidRPr="001D4BC6">
              <w:rPr>
                <w:rFonts w:ascii="微軟正黑體" w:eastAsia="微軟正黑體" w:hAnsi="微軟正黑體" w:hint="eastAsia"/>
                <w:color w:val="000000"/>
                <w:szCs w:val="24"/>
              </w:rPr>
              <w:t>建構下一節課的電力北送的碳排放居住正義議題</w:t>
            </w:r>
            <w:r w:rsidRPr="001D4BC6">
              <w:rPr>
                <w:rFonts w:ascii="標楷體" w:eastAsia="標楷體" w:hAnsi="標楷體" w:hint="eastAsia"/>
                <w:color w:val="000000"/>
                <w:szCs w:val="24"/>
              </w:rPr>
              <w:t>。</w:t>
            </w:r>
          </w:p>
          <w:p w:rsidR="0071151B" w:rsidRPr="001D4BC6" w:rsidRDefault="0071151B" w:rsidP="0071151B">
            <w:pPr>
              <w:spacing w:line="320" w:lineRule="exact"/>
              <w:ind w:left="31680" w:hangingChars="73" w:firstLine="31680"/>
              <w:rPr>
                <w:rFonts w:ascii="微軟正黑體" w:eastAsia="微軟正黑體" w:hAnsi="微軟正黑體"/>
                <w:color w:val="000000"/>
                <w:szCs w:val="24"/>
              </w:rPr>
            </w:pPr>
          </w:p>
        </w:tc>
      </w:tr>
      <w:tr w:rsidR="0071151B" w:rsidRPr="001D4BC6" w:rsidTr="00EB5C0D">
        <w:trPr>
          <w:trHeight w:val="2393"/>
          <w:jc w:val="center"/>
        </w:trPr>
        <w:tc>
          <w:tcPr>
            <w:tcW w:w="1101" w:type="dxa"/>
          </w:tcPr>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ti-</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tr -</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tc-</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po-</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pc-</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p w:rsidR="0071151B" w:rsidRPr="001D4BC6" w:rsidRDefault="0071151B" w:rsidP="00EB5C0D">
            <w:pPr>
              <w:spacing w:line="320" w:lineRule="exact"/>
              <w:rPr>
                <w:rFonts w:ascii="微軟正黑體" w:eastAsia="微軟正黑體" w:hAnsi="微軟正黑體"/>
                <w:iCs/>
                <w:color w:val="000000"/>
                <w:sz w:val="20"/>
                <w:szCs w:val="20"/>
              </w:rPr>
            </w:pPr>
            <w:r w:rsidRPr="001D4BC6">
              <w:rPr>
                <w:rFonts w:ascii="微軟正黑體" w:eastAsia="微軟正黑體" w:hAnsi="微軟正黑體"/>
                <w:iCs/>
                <w:color w:val="000000"/>
                <w:sz w:val="20"/>
                <w:szCs w:val="20"/>
              </w:rPr>
              <w:t>ai -</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-2</w:t>
            </w:r>
          </w:p>
          <w:p w:rsidR="0071151B" w:rsidRPr="001D4BC6" w:rsidRDefault="0071151B" w:rsidP="00EB5C0D">
            <w:pPr>
              <w:spacing w:line="320" w:lineRule="exact"/>
              <w:rPr>
                <w:rFonts w:ascii="微軟正黑體" w:eastAsia="微軟正黑體" w:hAnsi="微軟正黑體"/>
                <w:color w:val="FF0000"/>
                <w:szCs w:val="24"/>
              </w:rPr>
            </w:pPr>
            <w:r w:rsidRPr="001D4BC6">
              <w:rPr>
                <w:rFonts w:ascii="微軟正黑體" w:eastAsia="微軟正黑體" w:hAnsi="微軟正黑體"/>
                <w:iCs/>
                <w:color w:val="000000"/>
                <w:sz w:val="20"/>
                <w:szCs w:val="20"/>
              </w:rPr>
              <w:t>ah-</w:t>
            </w:r>
            <w:r w:rsidRPr="001D4BC6">
              <w:rPr>
                <w:rFonts w:ascii="微軟正黑體" w:eastAsia="微軟正黑體" w:hAnsi="微軟正黑體" w:hint="eastAsia"/>
                <w:iCs/>
                <w:color w:val="000000"/>
                <w:sz w:val="20"/>
                <w:szCs w:val="20"/>
              </w:rPr>
              <w:t>Ⅳ</w:t>
            </w:r>
            <w:r w:rsidRPr="001D4BC6">
              <w:rPr>
                <w:rFonts w:ascii="微軟正黑體" w:eastAsia="微軟正黑體" w:hAnsi="微軟正黑體"/>
                <w:iCs/>
                <w:color w:val="000000"/>
                <w:sz w:val="20"/>
                <w:szCs w:val="20"/>
              </w:rPr>
              <w:t>-1</w:t>
            </w:r>
          </w:p>
        </w:tc>
        <w:tc>
          <w:tcPr>
            <w:tcW w:w="2889" w:type="dxa"/>
            <w:gridSpan w:val="2"/>
          </w:tcPr>
          <w:p w:rsidR="0071151B" w:rsidRPr="0087021A" w:rsidRDefault="0071151B" w:rsidP="00EB5C0D">
            <w:pPr>
              <w:rPr>
                <w:rFonts w:ascii="Times New Roman" w:hAnsi="Times New Roman"/>
                <w:color w:val="000000"/>
              </w:rPr>
            </w:pPr>
            <w:r>
              <w:rPr>
                <w:rFonts w:ascii="Times New Roman" w:hAnsi="Times New Roman"/>
                <w:color w:val="000000"/>
              </w:rPr>
              <w:t>1.</w:t>
            </w:r>
            <w:r w:rsidRPr="0087021A">
              <w:rPr>
                <w:rFonts w:ascii="Times New Roman" w:hAnsi="Times New Roman" w:hint="eastAsia"/>
                <w:color w:val="000000"/>
              </w:rPr>
              <w:t>瞭解台中火力火電廠電力北送的</w:t>
            </w:r>
            <w:r>
              <w:rPr>
                <w:rFonts w:ascii="Times New Roman" w:hAnsi="Times New Roman" w:hint="eastAsia"/>
                <w:color w:val="000000"/>
              </w:rPr>
              <w:t>排碳居住正義的</w:t>
            </w:r>
            <w:r w:rsidRPr="0087021A">
              <w:rPr>
                <w:rFonts w:ascii="Times New Roman" w:hAnsi="Times New Roman" w:hint="eastAsia"/>
                <w:color w:val="000000"/>
              </w:rPr>
              <w:t>環境倫理問題。</w:t>
            </w:r>
          </w:p>
          <w:p w:rsidR="0071151B" w:rsidRPr="001D4BC6" w:rsidRDefault="0071151B" w:rsidP="00EB5C0D">
            <w:pPr>
              <w:spacing w:line="320" w:lineRule="exact"/>
              <w:rPr>
                <w:rFonts w:ascii="微軟正黑體" w:eastAsia="微軟正黑體" w:hAnsi="微軟正黑體"/>
                <w:iCs/>
                <w:color w:val="000000"/>
                <w:szCs w:val="24"/>
              </w:rPr>
            </w:pPr>
            <w:r>
              <w:rPr>
                <w:rFonts w:ascii="Times New Roman" w:hAnsi="Times New Roman"/>
                <w:color w:val="000000"/>
              </w:rPr>
              <w:t>2.</w:t>
            </w:r>
            <w:r>
              <w:rPr>
                <w:rFonts w:ascii="Times New Roman" w:hAnsi="Times New Roman" w:hint="eastAsia"/>
                <w:color w:val="000000"/>
              </w:rPr>
              <w:t>探究設立龍潭發電廠能符</w:t>
            </w:r>
            <w:r w:rsidRPr="0087021A">
              <w:rPr>
                <w:rFonts w:ascii="Times New Roman" w:hAnsi="Times New Roman" w:hint="eastAsia"/>
                <w:color w:val="000000"/>
              </w:rPr>
              <w:t>環境品質、社會與經濟的均衡永續發</w:t>
            </w:r>
          </w:p>
        </w:tc>
        <w:tc>
          <w:tcPr>
            <w:tcW w:w="5670" w:type="dxa"/>
            <w:gridSpan w:val="2"/>
          </w:tcPr>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1.</w:t>
            </w:r>
            <w:r w:rsidRPr="001D4BC6">
              <w:rPr>
                <w:rFonts w:ascii="微軟正黑體" w:eastAsia="微軟正黑體" w:hAnsi="微軟正黑體" w:hint="eastAsia"/>
                <w:color w:val="000000"/>
                <w:szCs w:val="24"/>
              </w:rPr>
              <w:t>探究及分組報告台中火力發電廠電力北送的碳排放</w:t>
            </w:r>
            <w:r w:rsidRPr="001D4BC6">
              <w:rPr>
                <w:rFonts w:ascii="標楷體" w:eastAsia="標楷體" w:hAnsi="標楷體" w:hint="eastAsia"/>
                <w:color w:val="000000"/>
                <w:szCs w:val="24"/>
              </w:rPr>
              <w:t>，</w:t>
            </w:r>
            <w:r w:rsidRPr="001D4BC6">
              <w:rPr>
                <w:rFonts w:ascii="微軟正黑體" w:eastAsia="微軟正黑體" w:hAnsi="微軟正黑體" w:hint="eastAsia"/>
                <w:color w:val="000000"/>
                <w:szCs w:val="24"/>
              </w:rPr>
              <w:t>是否符合居住正義的環境倫理問題？</w:t>
            </w:r>
          </w:p>
          <w:p w:rsidR="0071151B" w:rsidRPr="001D4BC6" w:rsidRDefault="0071151B" w:rsidP="00EB5C0D">
            <w:pPr>
              <w:spacing w:line="320" w:lineRule="exact"/>
              <w:rPr>
                <w:rFonts w:ascii="微軟正黑體" w:eastAsia="微軟正黑體" w:hAnsi="微軟正黑體"/>
                <w:color w:val="000000"/>
                <w:szCs w:val="24"/>
              </w:rPr>
            </w:pPr>
            <w:r w:rsidRPr="001D4BC6">
              <w:rPr>
                <w:rFonts w:ascii="微軟正黑體" w:eastAsia="微軟正黑體" w:hAnsi="微軟正黑體"/>
                <w:color w:val="000000"/>
                <w:szCs w:val="24"/>
              </w:rPr>
              <w:t>2.</w:t>
            </w:r>
            <w:r w:rsidRPr="001D4BC6">
              <w:rPr>
                <w:rFonts w:ascii="微軟正黑體" w:eastAsia="微軟正黑體" w:hAnsi="微軟正黑體" w:hint="eastAsia"/>
                <w:color w:val="000000"/>
                <w:szCs w:val="24"/>
              </w:rPr>
              <w:t>討論龍潭發電廠運作是採燃氣複循環發電原因？</w:t>
            </w:r>
          </w:p>
          <w:p w:rsidR="0071151B" w:rsidRPr="001D4BC6" w:rsidRDefault="0071151B" w:rsidP="00EB5C0D">
            <w:pPr>
              <w:spacing w:line="320" w:lineRule="exact"/>
              <w:rPr>
                <w:rFonts w:ascii="微軟正黑體" w:eastAsia="微軟正黑體" w:hAnsi="微軟正黑體"/>
                <w:color w:val="FF0000"/>
                <w:szCs w:val="24"/>
              </w:rPr>
            </w:pPr>
            <w:r w:rsidRPr="001D4BC6">
              <w:rPr>
                <w:rFonts w:ascii="微軟正黑體" w:eastAsia="微軟正黑體" w:hAnsi="微軟正黑體"/>
                <w:color w:val="000000"/>
                <w:szCs w:val="24"/>
              </w:rPr>
              <w:t>3.</w:t>
            </w:r>
            <w:r w:rsidRPr="001D4BC6">
              <w:rPr>
                <w:rFonts w:ascii="微軟正黑體" w:eastAsia="微軟正黑體" w:hAnsi="微軟正黑體" w:hint="eastAsia"/>
                <w:color w:val="000000"/>
                <w:szCs w:val="24"/>
              </w:rPr>
              <w:t>探討設立龍潭發電廠要如何符合環境品質、社會與經濟的均衡永續發展</w:t>
            </w:r>
            <w:r w:rsidRPr="001D4BC6">
              <w:rPr>
                <w:rFonts w:ascii="新細明體" w:hAnsi="新細明體" w:hint="eastAsia"/>
                <w:color w:val="000000"/>
                <w:szCs w:val="24"/>
              </w:rPr>
              <w:t>？</w:t>
            </w:r>
          </w:p>
        </w:tc>
        <w:tc>
          <w:tcPr>
            <w:tcW w:w="2268" w:type="dxa"/>
            <w:gridSpan w:val="2"/>
          </w:tcPr>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學習單</w:t>
            </w:r>
          </w:p>
          <w:p w:rsidR="0071151B" w:rsidRPr="001D4BC6" w:rsidRDefault="0071151B" w:rsidP="00EB5C0D">
            <w:pPr>
              <w:spacing w:line="320" w:lineRule="exact"/>
              <w:rPr>
                <w:rFonts w:ascii="微軟正黑體" w:eastAsia="微軟正黑體" w:hAnsi="微軟正黑體"/>
                <w:iCs/>
                <w:color w:val="000000"/>
                <w:szCs w:val="24"/>
              </w:rPr>
            </w:pPr>
            <w:r w:rsidRPr="001D4BC6">
              <w:rPr>
                <w:rFonts w:ascii="微軟正黑體" w:eastAsia="微軟正黑體" w:hAnsi="微軟正黑體" w:hint="eastAsia"/>
                <w:iCs/>
                <w:color w:val="000000"/>
                <w:szCs w:val="24"/>
              </w:rPr>
              <w:t>小組發表</w:t>
            </w:r>
          </w:p>
          <w:p w:rsidR="0071151B" w:rsidRPr="001D4BC6" w:rsidRDefault="0071151B" w:rsidP="00EB5C0D">
            <w:pPr>
              <w:spacing w:line="320" w:lineRule="exact"/>
              <w:rPr>
                <w:rFonts w:ascii="微軟正黑體" w:eastAsia="微軟正黑體" w:hAnsi="微軟正黑體"/>
                <w:color w:val="FF0000"/>
                <w:szCs w:val="24"/>
              </w:rPr>
            </w:pPr>
          </w:p>
        </w:tc>
        <w:tc>
          <w:tcPr>
            <w:tcW w:w="3206" w:type="dxa"/>
          </w:tcPr>
          <w:p w:rsidR="0071151B" w:rsidRPr="001D4BC6" w:rsidRDefault="0071151B" w:rsidP="00EB5C0D">
            <w:pPr>
              <w:spacing w:line="320" w:lineRule="exact"/>
              <w:rPr>
                <w:rFonts w:ascii="新細明體"/>
                <w:color w:val="000000"/>
                <w:szCs w:val="24"/>
              </w:rPr>
            </w:pPr>
            <w:r w:rsidRPr="001D4BC6">
              <w:rPr>
                <w:rFonts w:ascii="新細明體" w:hAnsi="新細明體"/>
                <w:color w:val="000000"/>
                <w:szCs w:val="24"/>
              </w:rPr>
              <w:t>1.</w:t>
            </w:r>
            <w:r w:rsidRPr="001D4BC6">
              <w:rPr>
                <w:rFonts w:ascii="新細明體" w:hAnsi="新細明體" w:hint="eastAsia"/>
                <w:color w:val="000000"/>
                <w:szCs w:val="24"/>
              </w:rPr>
              <w:t>台中火力發電廠存在居住不正義，所以龍潭設立火力發電廠。</w:t>
            </w:r>
          </w:p>
          <w:p w:rsidR="0071151B" w:rsidRPr="001D4BC6" w:rsidRDefault="0071151B" w:rsidP="00EB5C0D">
            <w:pPr>
              <w:spacing w:line="320" w:lineRule="exact"/>
              <w:rPr>
                <w:rFonts w:ascii="新細明體"/>
                <w:color w:val="FF0000"/>
                <w:szCs w:val="24"/>
              </w:rPr>
            </w:pPr>
            <w:r w:rsidRPr="001D4BC6">
              <w:rPr>
                <w:rFonts w:ascii="新細明體" w:hAnsi="新細明體"/>
                <w:color w:val="000000"/>
                <w:szCs w:val="24"/>
              </w:rPr>
              <w:t>2.</w:t>
            </w:r>
            <w:r w:rsidRPr="001D4BC6">
              <w:rPr>
                <w:rFonts w:ascii="新細明體" w:hAnsi="新細明體" w:hint="eastAsia"/>
                <w:color w:val="000000"/>
                <w:szCs w:val="24"/>
              </w:rPr>
              <w:t>讓家鄉龍潭的環境品質、社會與經濟的均衡永續發展？</w:t>
            </w:r>
          </w:p>
        </w:tc>
      </w:tr>
    </w:tbl>
    <w:p w:rsidR="0071151B" w:rsidRPr="006B4E70" w:rsidRDefault="0071151B" w:rsidP="00C23312">
      <w:bookmarkStart w:id="1" w:name="_GoBack"/>
      <w:bookmarkEnd w:id="1"/>
    </w:p>
    <w:sectPr w:rsidR="0071151B" w:rsidRPr="006B4E70" w:rsidSect="000910DE">
      <w:footerReference w:type="default" r:id="rId7"/>
      <w:pgSz w:w="16838" w:h="11906" w:orient="landscape"/>
      <w:pgMar w:top="1440" w:right="1080" w:bottom="1440" w:left="1080" w:header="851" w:footer="992" w:gutter="0"/>
      <w:cols w:space="425"/>
      <w:docGrid w:type="linesAndChar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51B" w:rsidRDefault="0071151B" w:rsidP="008E2D65">
      <w:r>
        <w:separator/>
      </w:r>
    </w:p>
  </w:endnote>
  <w:endnote w:type="continuationSeparator" w:id="0">
    <w:p w:rsidR="0071151B" w:rsidRDefault="0071151B" w:rsidP="008E2D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altName w:val="新細明體"/>
    <w:panose1 w:val="00000000000000000000"/>
    <w:charset w:val="88"/>
    <w:family w:val="swiss"/>
    <w:notTrueType/>
    <w:pitch w:val="variable"/>
    <w:sig w:usb0="00000001" w:usb1="08080000" w:usb2="00000010" w:usb3="00000000" w:csb0="00100000"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 w:name="?????">
    <w:altName w:val="Times New Roman"/>
    <w:panose1 w:val="00000000000000000000"/>
    <w:charset w:val="00"/>
    <w:family w:val="auto"/>
    <w:notTrueType/>
    <w:pitch w:val="default"/>
    <w:sig w:usb0="00000003" w:usb1="00000000" w:usb2="00000000" w:usb3="00000000" w:csb0="00000001" w:csb1="00000000"/>
  </w:font>
  <w:font w:name="MS PMincho">
    <w:panose1 w:val="02020600040205080304"/>
    <w:charset w:val="80"/>
    <w:family w:val="roman"/>
    <w:pitch w:val="variable"/>
    <w:sig w:usb0="A00002BF" w:usb1="68C7FCFB" w:usb2="00000010" w:usb3="00000000" w:csb0="0002009F" w:csb1="00000000"/>
  </w:font>
  <w:font w:name="細明體">
    <w:altName w:val="MingLiU"/>
    <w:panose1 w:val="02020309000000000000"/>
    <w:charset w:val="88"/>
    <w:family w:val="modern"/>
    <w:pitch w:val="fixed"/>
    <w:sig w:usb0="00000003" w:usb1="080E0000" w:usb2="00000016" w:usb3="00000000" w:csb0="00100001" w:csb1="00000000"/>
  </w:font>
  <w:font w:name="????">
    <w:altName w:val="Bell MT"/>
    <w:panose1 w:val="00000000000000000000"/>
    <w:charset w:val="00"/>
    <w:family w:val="auto"/>
    <w:notTrueType/>
    <w:pitch w:val="default"/>
    <w:sig w:usb0="00000003" w:usb1="00000000" w:usb2="00000000" w:usb3="00000000" w:csb0="00000001" w:csb1="00000000"/>
  </w:font>
  <w:font w:name="標楷體">
    <w:altName w:val="標楷體e..."/>
    <w:panose1 w:val="03000509000000000000"/>
    <w:charset w:val="88"/>
    <w:family w:val="script"/>
    <w:pitch w:val="fixed"/>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51B" w:rsidRDefault="0071151B">
    <w:pPr>
      <w:pStyle w:val="Footer"/>
      <w:jc w:val="right"/>
    </w:pPr>
    <w:fldSimple w:instr=" PAGE   \* MERGEFORMAT ">
      <w:r w:rsidRPr="0073086C">
        <w:rPr>
          <w:noProof/>
          <w:lang w:val="zh-TW"/>
        </w:rPr>
        <w:t>8</w:t>
      </w:r>
    </w:fldSimple>
  </w:p>
  <w:p w:rsidR="0071151B" w:rsidRDefault="007115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51B" w:rsidRDefault="0071151B" w:rsidP="008E2D65">
      <w:r>
        <w:separator/>
      </w:r>
    </w:p>
  </w:footnote>
  <w:footnote w:type="continuationSeparator" w:id="0">
    <w:p w:rsidR="0071151B" w:rsidRDefault="0071151B" w:rsidP="008E2D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E7B8C"/>
    <w:multiLevelType w:val="hybridMultilevel"/>
    <w:tmpl w:val="09C0596E"/>
    <w:lvl w:ilvl="0" w:tplc="8070BCF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1FE00564"/>
    <w:multiLevelType w:val="hybridMultilevel"/>
    <w:tmpl w:val="100E658E"/>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21BE2B11"/>
    <w:multiLevelType w:val="hybridMultilevel"/>
    <w:tmpl w:val="E4A678C8"/>
    <w:lvl w:ilvl="0" w:tplc="0409000F">
      <w:start w:val="1"/>
      <w:numFmt w:val="decimal"/>
      <w:lvlText w:val="%1."/>
      <w:lvlJc w:val="left"/>
      <w:pPr>
        <w:ind w:left="480" w:hanging="480"/>
      </w:pPr>
      <w:rPr>
        <w:rFont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281452FC"/>
    <w:multiLevelType w:val="hybridMultilevel"/>
    <w:tmpl w:val="19D086E0"/>
    <w:lvl w:ilvl="0" w:tplc="A7365506">
      <w:start w:val="1"/>
      <w:numFmt w:val="decimal"/>
      <w:lvlText w:val="%1."/>
      <w:lvlJc w:val="left"/>
      <w:pPr>
        <w:tabs>
          <w:tab w:val="num" w:pos="360"/>
        </w:tabs>
        <w:ind w:left="360" w:hanging="360"/>
      </w:pPr>
      <w:rPr>
        <w:rFonts w:ascii="微軟正黑體" w:eastAsia="微軟正黑體" w:hAnsi="微軟正黑體" w:cs="Times New Roman" w:hint="default"/>
        <w:color w:val="000000"/>
        <w:sz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nsid w:val="28697ECD"/>
    <w:multiLevelType w:val="hybridMultilevel"/>
    <w:tmpl w:val="43463F86"/>
    <w:lvl w:ilvl="0" w:tplc="8362E9EA">
      <w:start w:val="1"/>
      <w:numFmt w:val="decimal"/>
      <w:lvlText w:val="%1."/>
      <w:lvlJc w:val="left"/>
      <w:pPr>
        <w:tabs>
          <w:tab w:val="num" w:pos="360"/>
        </w:tabs>
        <w:ind w:left="360" w:hanging="36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nsid w:val="36406DA0"/>
    <w:multiLevelType w:val="hybridMultilevel"/>
    <w:tmpl w:val="BA4EECD8"/>
    <w:lvl w:ilvl="0" w:tplc="59C684A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39774F98"/>
    <w:multiLevelType w:val="hybridMultilevel"/>
    <w:tmpl w:val="5176B2B0"/>
    <w:lvl w:ilvl="0" w:tplc="D610D5DE">
      <w:start w:val="16"/>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nsid w:val="3F1A7F62"/>
    <w:multiLevelType w:val="hybridMultilevel"/>
    <w:tmpl w:val="BBA07554"/>
    <w:lvl w:ilvl="0" w:tplc="FE9C3578">
      <w:start w:val="1"/>
      <w:numFmt w:val="decimal"/>
      <w:lvlText w:val="%1."/>
      <w:lvlJc w:val="left"/>
      <w:pPr>
        <w:ind w:left="2040" w:hanging="360"/>
      </w:pPr>
      <w:rPr>
        <w:rFonts w:cs="Times New Roman" w:hint="default"/>
      </w:rPr>
    </w:lvl>
    <w:lvl w:ilvl="1" w:tplc="04090019" w:tentative="1">
      <w:start w:val="1"/>
      <w:numFmt w:val="ideographTraditional"/>
      <w:lvlText w:val="%2、"/>
      <w:lvlJc w:val="left"/>
      <w:pPr>
        <w:ind w:left="2640" w:hanging="480"/>
      </w:pPr>
      <w:rPr>
        <w:rFonts w:cs="Times New Roman"/>
      </w:rPr>
    </w:lvl>
    <w:lvl w:ilvl="2" w:tplc="0409001B" w:tentative="1">
      <w:start w:val="1"/>
      <w:numFmt w:val="lowerRoman"/>
      <w:lvlText w:val="%3."/>
      <w:lvlJc w:val="right"/>
      <w:pPr>
        <w:ind w:left="3120" w:hanging="480"/>
      </w:pPr>
      <w:rPr>
        <w:rFonts w:cs="Times New Roman"/>
      </w:rPr>
    </w:lvl>
    <w:lvl w:ilvl="3" w:tplc="0409000F" w:tentative="1">
      <w:start w:val="1"/>
      <w:numFmt w:val="decimal"/>
      <w:lvlText w:val="%4."/>
      <w:lvlJc w:val="left"/>
      <w:pPr>
        <w:ind w:left="3600" w:hanging="480"/>
      </w:pPr>
      <w:rPr>
        <w:rFonts w:cs="Times New Roman"/>
      </w:rPr>
    </w:lvl>
    <w:lvl w:ilvl="4" w:tplc="04090019" w:tentative="1">
      <w:start w:val="1"/>
      <w:numFmt w:val="ideographTraditional"/>
      <w:lvlText w:val="%5、"/>
      <w:lvlJc w:val="left"/>
      <w:pPr>
        <w:ind w:left="4080" w:hanging="480"/>
      </w:pPr>
      <w:rPr>
        <w:rFonts w:cs="Times New Roman"/>
      </w:rPr>
    </w:lvl>
    <w:lvl w:ilvl="5" w:tplc="0409001B" w:tentative="1">
      <w:start w:val="1"/>
      <w:numFmt w:val="lowerRoman"/>
      <w:lvlText w:val="%6."/>
      <w:lvlJc w:val="right"/>
      <w:pPr>
        <w:ind w:left="4560" w:hanging="480"/>
      </w:pPr>
      <w:rPr>
        <w:rFonts w:cs="Times New Roman"/>
      </w:rPr>
    </w:lvl>
    <w:lvl w:ilvl="6" w:tplc="0409000F" w:tentative="1">
      <w:start w:val="1"/>
      <w:numFmt w:val="decimal"/>
      <w:lvlText w:val="%7."/>
      <w:lvlJc w:val="left"/>
      <w:pPr>
        <w:ind w:left="5040" w:hanging="480"/>
      </w:pPr>
      <w:rPr>
        <w:rFonts w:cs="Times New Roman"/>
      </w:rPr>
    </w:lvl>
    <w:lvl w:ilvl="7" w:tplc="04090019" w:tentative="1">
      <w:start w:val="1"/>
      <w:numFmt w:val="ideographTraditional"/>
      <w:lvlText w:val="%8、"/>
      <w:lvlJc w:val="left"/>
      <w:pPr>
        <w:ind w:left="5520" w:hanging="480"/>
      </w:pPr>
      <w:rPr>
        <w:rFonts w:cs="Times New Roman"/>
      </w:rPr>
    </w:lvl>
    <w:lvl w:ilvl="8" w:tplc="0409001B" w:tentative="1">
      <w:start w:val="1"/>
      <w:numFmt w:val="lowerRoman"/>
      <w:lvlText w:val="%9."/>
      <w:lvlJc w:val="right"/>
      <w:pPr>
        <w:ind w:left="6000" w:hanging="480"/>
      </w:pPr>
      <w:rPr>
        <w:rFonts w:cs="Times New Roman"/>
      </w:rPr>
    </w:lvl>
  </w:abstractNum>
  <w:abstractNum w:abstractNumId="8">
    <w:nsid w:val="440001CC"/>
    <w:multiLevelType w:val="hybridMultilevel"/>
    <w:tmpl w:val="1F8823CE"/>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nsid w:val="55C24CC5"/>
    <w:multiLevelType w:val="hybridMultilevel"/>
    <w:tmpl w:val="B4640B3E"/>
    <w:lvl w:ilvl="0" w:tplc="C78E3A80">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7"/>
  </w:num>
  <w:num w:numId="2">
    <w:abstractNumId w:val="5"/>
  </w:num>
  <w:num w:numId="3">
    <w:abstractNumId w:val="0"/>
  </w:num>
  <w:num w:numId="4">
    <w:abstractNumId w:val="2"/>
  </w:num>
  <w:num w:numId="5">
    <w:abstractNumId w:val="1"/>
  </w:num>
  <w:num w:numId="6">
    <w:abstractNumId w:val="8"/>
  </w:num>
  <w:num w:numId="7">
    <w:abstractNumId w:val="6"/>
  </w:num>
  <w:num w:numId="8">
    <w:abstractNumId w:val="9"/>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1627"/>
    <w:rsid w:val="00000065"/>
    <w:rsid w:val="0000032C"/>
    <w:rsid w:val="00000872"/>
    <w:rsid w:val="000016E4"/>
    <w:rsid w:val="0000188B"/>
    <w:rsid w:val="00002642"/>
    <w:rsid w:val="000029E7"/>
    <w:rsid w:val="00003BCD"/>
    <w:rsid w:val="00005122"/>
    <w:rsid w:val="00005432"/>
    <w:rsid w:val="0001057A"/>
    <w:rsid w:val="00010CE4"/>
    <w:rsid w:val="00010F03"/>
    <w:rsid w:val="000143EE"/>
    <w:rsid w:val="000145DC"/>
    <w:rsid w:val="00015B4F"/>
    <w:rsid w:val="00016056"/>
    <w:rsid w:val="000169D4"/>
    <w:rsid w:val="00016F2B"/>
    <w:rsid w:val="000216D8"/>
    <w:rsid w:val="000218AB"/>
    <w:rsid w:val="000218E7"/>
    <w:rsid w:val="00021981"/>
    <w:rsid w:val="0002333F"/>
    <w:rsid w:val="000237F4"/>
    <w:rsid w:val="00025494"/>
    <w:rsid w:val="000258E1"/>
    <w:rsid w:val="00025DE7"/>
    <w:rsid w:val="00026113"/>
    <w:rsid w:val="000263D3"/>
    <w:rsid w:val="000273C2"/>
    <w:rsid w:val="000301C9"/>
    <w:rsid w:val="0003055B"/>
    <w:rsid w:val="00032BCC"/>
    <w:rsid w:val="0003367E"/>
    <w:rsid w:val="00033F3E"/>
    <w:rsid w:val="00035BBC"/>
    <w:rsid w:val="0003622F"/>
    <w:rsid w:val="0003783B"/>
    <w:rsid w:val="00037E53"/>
    <w:rsid w:val="00040565"/>
    <w:rsid w:val="00041404"/>
    <w:rsid w:val="000423DE"/>
    <w:rsid w:val="00043F27"/>
    <w:rsid w:val="0004454B"/>
    <w:rsid w:val="00045AF8"/>
    <w:rsid w:val="00045BA3"/>
    <w:rsid w:val="00047346"/>
    <w:rsid w:val="00047DB6"/>
    <w:rsid w:val="00050417"/>
    <w:rsid w:val="000515E2"/>
    <w:rsid w:val="00051D8C"/>
    <w:rsid w:val="00053114"/>
    <w:rsid w:val="00054F60"/>
    <w:rsid w:val="000551E4"/>
    <w:rsid w:val="00056A6D"/>
    <w:rsid w:val="00056CF2"/>
    <w:rsid w:val="00056F45"/>
    <w:rsid w:val="00057BB0"/>
    <w:rsid w:val="00060921"/>
    <w:rsid w:val="00060AFB"/>
    <w:rsid w:val="00061DD2"/>
    <w:rsid w:val="00062F74"/>
    <w:rsid w:val="00064AF4"/>
    <w:rsid w:val="00065DC8"/>
    <w:rsid w:val="00067994"/>
    <w:rsid w:val="00070662"/>
    <w:rsid w:val="00070682"/>
    <w:rsid w:val="00070DEE"/>
    <w:rsid w:val="000726C1"/>
    <w:rsid w:val="000727B2"/>
    <w:rsid w:val="00073B7A"/>
    <w:rsid w:val="0007609B"/>
    <w:rsid w:val="00076CA4"/>
    <w:rsid w:val="000775D4"/>
    <w:rsid w:val="00077B1E"/>
    <w:rsid w:val="00077B46"/>
    <w:rsid w:val="0008126C"/>
    <w:rsid w:val="00081BB1"/>
    <w:rsid w:val="00081E4F"/>
    <w:rsid w:val="00082557"/>
    <w:rsid w:val="00084850"/>
    <w:rsid w:val="00085672"/>
    <w:rsid w:val="00085A28"/>
    <w:rsid w:val="00087DA9"/>
    <w:rsid w:val="000902D0"/>
    <w:rsid w:val="00090AB3"/>
    <w:rsid w:val="000910DE"/>
    <w:rsid w:val="00091843"/>
    <w:rsid w:val="00093E4A"/>
    <w:rsid w:val="00093E60"/>
    <w:rsid w:val="000963E5"/>
    <w:rsid w:val="00097A56"/>
    <w:rsid w:val="000A0B89"/>
    <w:rsid w:val="000A1E7B"/>
    <w:rsid w:val="000A22AD"/>
    <w:rsid w:val="000A3E3F"/>
    <w:rsid w:val="000A453E"/>
    <w:rsid w:val="000A6B36"/>
    <w:rsid w:val="000A712F"/>
    <w:rsid w:val="000A78E3"/>
    <w:rsid w:val="000A7DB9"/>
    <w:rsid w:val="000B1CC7"/>
    <w:rsid w:val="000B1FD6"/>
    <w:rsid w:val="000B21C4"/>
    <w:rsid w:val="000B2D7E"/>
    <w:rsid w:val="000B3608"/>
    <w:rsid w:val="000B3B72"/>
    <w:rsid w:val="000B4207"/>
    <w:rsid w:val="000B4753"/>
    <w:rsid w:val="000B51A5"/>
    <w:rsid w:val="000B6715"/>
    <w:rsid w:val="000B6A34"/>
    <w:rsid w:val="000B6CBC"/>
    <w:rsid w:val="000B6FBA"/>
    <w:rsid w:val="000B7030"/>
    <w:rsid w:val="000B7D9D"/>
    <w:rsid w:val="000C04DC"/>
    <w:rsid w:val="000C08B6"/>
    <w:rsid w:val="000C15A6"/>
    <w:rsid w:val="000C1671"/>
    <w:rsid w:val="000C33BC"/>
    <w:rsid w:val="000C369A"/>
    <w:rsid w:val="000C3933"/>
    <w:rsid w:val="000C54F5"/>
    <w:rsid w:val="000C5804"/>
    <w:rsid w:val="000C5D28"/>
    <w:rsid w:val="000C5D62"/>
    <w:rsid w:val="000C730D"/>
    <w:rsid w:val="000D0A91"/>
    <w:rsid w:val="000D1E42"/>
    <w:rsid w:val="000D35B3"/>
    <w:rsid w:val="000D46FB"/>
    <w:rsid w:val="000D491E"/>
    <w:rsid w:val="000D564F"/>
    <w:rsid w:val="000D5C5E"/>
    <w:rsid w:val="000D61C5"/>
    <w:rsid w:val="000D7CC2"/>
    <w:rsid w:val="000E0AB1"/>
    <w:rsid w:val="000E12EB"/>
    <w:rsid w:val="000E1870"/>
    <w:rsid w:val="000E4B4F"/>
    <w:rsid w:val="000E5682"/>
    <w:rsid w:val="000E57F2"/>
    <w:rsid w:val="000E5F73"/>
    <w:rsid w:val="000E67EB"/>
    <w:rsid w:val="000E6C57"/>
    <w:rsid w:val="000F0958"/>
    <w:rsid w:val="000F0A51"/>
    <w:rsid w:val="000F0C34"/>
    <w:rsid w:val="000F18F3"/>
    <w:rsid w:val="000F1973"/>
    <w:rsid w:val="000F2801"/>
    <w:rsid w:val="000F29AE"/>
    <w:rsid w:val="000F357F"/>
    <w:rsid w:val="000F397A"/>
    <w:rsid w:val="000F39D3"/>
    <w:rsid w:val="000F5CA1"/>
    <w:rsid w:val="000F5FB2"/>
    <w:rsid w:val="000F6B40"/>
    <w:rsid w:val="000F6BD1"/>
    <w:rsid w:val="00101486"/>
    <w:rsid w:val="00101E4E"/>
    <w:rsid w:val="00101F86"/>
    <w:rsid w:val="00102ACA"/>
    <w:rsid w:val="00102CD4"/>
    <w:rsid w:val="00105256"/>
    <w:rsid w:val="00105A11"/>
    <w:rsid w:val="00105A60"/>
    <w:rsid w:val="001066EF"/>
    <w:rsid w:val="0011071B"/>
    <w:rsid w:val="00112023"/>
    <w:rsid w:val="001123AF"/>
    <w:rsid w:val="00113161"/>
    <w:rsid w:val="00113341"/>
    <w:rsid w:val="00113387"/>
    <w:rsid w:val="0011344B"/>
    <w:rsid w:val="001134C6"/>
    <w:rsid w:val="00114943"/>
    <w:rsid w:val="001149F1"/>
    <w:rsid w:val="00115BD1"/>
    <w:rsid w:val="00117834"/>
    <w:rsid w:val="001229A8"/>
    <w:rsid w:val="00124677"/>
    <w:rsid w:val="001261CA"/>
    <w:rsid w:val="001262B8"/>
    <w:rsid w:val="00127848"/>
    <w:rsid w:val="001309DD"/>
    <w:rsid w:val="00130E84"/>
    <w:rsid w:val="001316CD"/>
    <w:rsid w:val="001319C8"/>
    <w:rsid w:val="00131CE1"/>
    <w:rsid w:val="001323D3"/>
    <w:rsid w:val="00132F39"/>
    <w:rsid w:val="001342D1"/>
    <w:rsid w:val="0013432A"/>
    <w:rsid w:val="001368DA"/>
    <w:rsid w:val="00137467"/>
    <w:rsid w:val="00137865"/>
    <w:rsid w:val="001403AF"/>
    <w:rsid w:val="00142FC8"/>
    <w:rsid w:val="00143026"/>
    <w:rsid w:val="00143765"/>
    <w:rsid w:val="00143D9E"/>
    <w:rsid w:val="00144049"/>
    <w:rsid w:val="0014465B"/>
    <w:rsid w:val="00145873"/>
    <w:rsid w:val="00145C31"/>
    <w:rsid w:val="00151F3C"/>
    <w:rsid w:val="00152D72"/>
    <w:rsid w:val="00155349"/>
    <w:rsid w:val="00156E92"/>
    <w:rsid w:val="00160B92"/>
    <w:rsid w:val="00160E17"/>
    <w:rsid w:val="00162459"/>
    <w:rsid w:val="00162BD0"/>
    <w:rsid w:val="00163605"/>
    <w:rsid w:val="00164742"/>
    <w:rsid w:val="00164FA5"/>
    <w:rsid w:val="00166122"/>
    <w:rsid w:val="0017095C"/>
    <w:rsid w:val="00170A03"/>
    <w:rsid w:val="00170C8B"/>
    <w:rsid w:val="001711A5"/>
    <w:rsid w:val="001717E8"/>
    <w:rsid w:val="001719DB"/>
    <w:rsid w:val="001720D1"/>
    <w:rsid w:val="00172460"/>
    <w:rsid w:val="00172EF4"/>
    <w:rsid w:val="00173972"/>
    <w:rsid w:val="00177928"/>
    <w:rsid w:val="00177DF8"/>
    <w:rsid w:val="00180415"/>
    <w:rsid w:val="00180EF1"/>
    <w:rsid w:val="00181421"/>
    <w:rsid w:val="00181C9F"/>
    <w:rsid w:val="00183371"/>
    <w:rsid w:val="00184C58"/>
    <w:rsid w:val="001858CF"/>
    <w:rsid w:val="0018618F"/>
    <w:rsid w:val="00186860"/>
    <w:rsid w:val="001903A3"/>
    <w:rsid w:val="00194216"/>
    <w:rsid w:val="001946E4"/>
    <w:rsid w:val="00195762"/>
    <w:rsid w:val="001972B2"/>
    <w:rsid w:val="001974C0"/>
    <w:rsid w:val="001A03E8"/>
    <w:rsid w:val="001A040D"/>
    <w:rsid w:val="001A04D5"/>
    <w:rsid w:val="001A0803"/>
    <w:rsid w:val="001A2134"/>
    <w:rsid w:val="001A30A3"/>
    <w:rsid w:val="001A3A69"/>
    <w:rsid w:val="001A3A9B"/>
    <w:rsid w:val="001A441B"/>
    <w:rsid w:val="001A552D"/>
    <w:rsid w:val="001A623E"/>
    <w:rsid w:val="001A6B12"/>
    <w:rsid w:val="001B0FDC"/>
    <w:rsid w:val="001B3087"/>
    <w:rsid w:val="001B360D"/>
    <w:rsid w:val="001B3C61"/>
    <w:rsid w:val="001B4AB0"/>
    <w:rsid w:val="001B4C9D"/>
    <w:rsid w:val="001B527A"/>
    <w:rsid w:val="001B55B3"/>
    <w:rsid w:val="001C13CE"/>
    <w:rsid w:val="001C243A"/>
    <w:rsid w:val="001C2D55"/>
    <w:rsid w:val="001C2EE8"/>
    <w:rsid w:val="001C32DE"/>
    <w:rsid w:val="001C3F17"/>
    <w:rsid w:val="001C538E"/>
    <w:rsid w:val="001C5F42"/>
    <w:rsid w:val="001C6777"/>
    <w:rsid w:val="001C7687"/>
    <w:rsid w:val="001C7A0A"/>
    <w:rsid w:val="001D0C56"/>
    <w:rsid w:val="001D2A26"/>
    <w:rsid w:val="001D4482"/>
    <w:rsid w:val="001D4BC6"/>
    <w:rsid w:val="001D720F"/>
    <w:rsid w:val="001E07F0"/>
    <w:rsid w:val="001E0C83"/>
    <w:rsid w:val="001E10CB"/>
    <w:rsid w:val="001E135A"/>
    <w:rsid w:val="001E1550"/>
    <w:rsid w:val="001E1C2A"/>
    <w:rsid w:val="001E4D88"/>
    <w:rsid w:val="001E50BA"/>
    <w:rsid w:val="001E60C5"/>
    <w:rsid w:val="001E6135"/>
    <w:rsid w:val="001E7C94"/>
    <w:rsid w:val="001E7F00"/>
    <w:rsid w:val="001F0B56"/>
    <w:rsid w:val="001F4A53"/>
    <w:rsid w:val="001F4ACD"/>
    <w:rsid w:val="001F5959"/>
    <w:rsid w:val="001F7673"/>
    <w:rsid w:val="001F7EDA"/>
    <w:rsid w:val="0020044D"/>
    <w:rsid w:val="002005BA"/>
    <w:rsid w:val="00200B41"/>
    <w:rsid w:val="00200D2D"/>
    <w:rsid w:val="00201A6D"/>
    <w:rsid w:val="00203CEF"/>
    <w:rsid w:val="00203E4E"/>
    <w:rsid w:val="00205EED"/>
    <w:rsid w:val="00206AAA"/>
    <w:rsid w:val="002123A0"/>
    <w:rsid w:val="0021296A"/>
    <w:rsid w:val="0021337D"/>
    <w:rsid w:val="00215FDC"/>
    <w:rsid w:val="002164DC"/>
    <w:rsid w:val="002233A4"/>
    <w:rsid w:val="00225FBC"/>
    <w:rsid w:val="0023238D"/>
    <w:rsid w:val="00232631"/>
    <w:rsid w:val="00232CA8"/>
    <w:rsid w:val="00233884"/>
    <w:rsid w:val="00237CB8"/>
    <w:rsid w:val="0024117F"/>
    <w:rsid w:val="00241E70"/>
    <w:rsid w:val="00243D5B"/>
    <w:rsid w:val="00243E4C"/>
    <w:rsid w:val="00244AB6"/>
    <w:rsid w:val="0024566E"/>
    <w:rsid w:val="0024769A"/>
    <w:rsid w:val="00250B26"/>
    <w:rsid w:val="002515C0"/>
    <w:rsid w:val="00251EDA"/>
    <w:rsid w:val="002521B5"/>
    <w:rsid w:val="00253354"/>
    <w:rsid w:val="00253B09"/>
    <w:rsid w:val="00254F1A"/>
    <w:rsid w:val="00255150"/>
    <w:rsid w:val="00255760"/>
    <w:rsid w:val="002565CB"/>
    <w:rsid w:val="00260D63"/>
    <w:rsid w:val="00260D68"/>
    <w:rsid w:val="00260E3E"/>
    <w:rsid w:val="0026140A"/>
    <w:rsid w:val="00261AFC"/>
    <w:rsid w:val="00261CAA"/>
    <w:rsid w:val="00262D45"/>
    <w:rsid w:val="002637E9"/>
    <w:rsid w:val="00263B9A"/>
    <w:rsid w:val="00267A73"/>
    <w:rsid w:val="00267E2F"/>
    <w:rsid w:val="00270500"/>
    <w:rsid w:val="0027079B"/>
    <w:rsid w:val="002707CD"/>
    <w:rsid w:val="00270FCA"/>
    <w:rsid w:val="0027200A"/>
    <w:rsid w:val="00272017"/>
    <w:rsid w:val="002729AC"/>
    <w:rsid w:val="00272B61"/>
    <w:rsid w:val="00273EC4"/>
    <w:rsid w:val="00274537"/>
    <w:rsid w:val="002746FA"/>
    <w:rsid w:val="002752A5"/>
    <w:rsid w:val="002756F0"/>
    <w:rsid w:val="002763EE"/>
    <w:rsid w:val="0028085A"/>
    <w:rsid w:val="00280E66"/>
    <w:rsid w:val="00281406"/>
    <w:rsid w:val="00281E17"/>
    <w:rsid w:val="00281EF7"/>
    <w:rsid w:val="00284088"/>
    <w:rsid w:val="002854A5"/>
    <w:rsid w:val="00286C41"/>
    <w:rsid w:val="00291671"/>
    <w:rsid w:val="0029177A"/>
    <w:rsid w:val="002937F6"/>
    <w:rsid w:val="002A003E"/>
    <w:rsid w:val="002A00AB"/>
    <w:rsid w:val="002A045F"/>
    <w:rsid w:val="002A0A42"/>
    <w:rsid w:val="002A1232"/>
    <w:rsid w:val="002A17EE"/>
    <w:rsid w:val="002A1B76"/>
    <w:rsid w:val="002A2E69"/>
    <w:rsid w:val="002A3EE5"/>
    <w:rsid w:val="002A438D"/>
    <w:rsid w:val="002A44D2"/>
    <w:rsid w:val="002A7623"/>
    <w:rsid w:val="002A7977"/>
    <w:rsid w:val="002A79A5"/>
    <w:rsid w:val="002B30CC"/>
    <w:rsid w:val="002B3169"/>
    <w:rsid w:val="002B3506"/>
    <w:rsid w:val="002B43FE"/>
    <w:rsid w:val="002B4906"/>
    <w:rsid w:val="002B49D4"/>
    <w:rsid w:val="002B699A"/>
    <w:rsid w:val="002B6E3E"/>
    <w:rsid w:val="002B783A"/>
    <w:rsid w:val="002B7A8F"/>
    <w:rsid w:val="002B7EA2"/>
    <w:rsid w:val="002C1644"/>
    <w:rsid w:val="002C2C42"/>
    <w:rsid w:val="002C493C"/>
    <w:rsid w:val="002C5AC9"/>
    <w:rsid w:val="002C5EE6"/>
    <w:rsid w:val="002C6127"/>
    <w:rsid w:val="002C62B8"/>
    <w:rsid w:val="002D0F9A"/>
    <w:rsid w:val="002D125E"/>
    <w:rsid w:val="002D14EE"/>
    <w:rsid w:val="002D1D0B"/>
    <w:rsid w:val="002D1DD9"/>
    <w:rsid w:val="002D34D7"/>
    <w:rsid w:val="002D3D3F"/>
    <w:rsid w:val="002D5B05"/>
    <w:rsid w:val="002D6066"/>
    <w:rsid w:val="002D6877"/>
    <w:rsid w:val="002D7DCB"/>
    <w:rsid w:val="002E01F3"/>
    <w:rsid w:val="002E046B"/>
    <w:rsid w:val="002E179D"/>
    <w:rsid w:val="002E296E"/>
    <w:rsid w:val="002E3747"/>
    <w:rsid w:val="002E680E"/>
    <w:rsid w:val="002E6EF4"/>
    <w:rsid w:val="002F0ED5"/>
    <w:rsid w:val="002F13C4"/>
    <w:rsid w:val="002F1BB3"/>
    <w:rsid w:val="002F1E92"/>
    <w:rsid w:val="002F36BD"/>
    <w:rsid w:val="002F3E5E"/>
    <w:rsid w:val="002F4B99"/>
    <w:rsid w:val="002F6549"/>
    <w:rsid w:val="002F65B5"/>
    <w:rsid w:val="002F78EA"/>
    <w:rsid w:val="0030017A"/>
    <w:rsid w:val="00300528"/>
    <w:rsid w:val="00301DF5"/>
    <w:rsid w:val="00302A80"/>
    <w:rsid w:val="00303784"/>
    <w:rsid w:val="00303DB7"/>
    <w:rsid w:val="00303FA5"/>
    <w:rsid w:val="00305ACA"/>
    <w:rsid w:val="00310174"/>
    <w:rsid w:val="00310C6C"/>
    <w:rsid w:val="00311BC7"/>
    <w:rsid w:val="00312F6E"/>
    <w:rsid w:val="0031718A"/>
    <w:rsid w:val="00317E1F"/>
    <w:rsid w:val="0032162C"/>
    <w:rsid w:val="00321D8B"/>
    <w:rsid w:val="00322255"/>
    <w:rsid w:val="00322C06"/>
    <w:rsid w:val="003233C1"/>
    <w:rsid w:val="00325511"/>
    <w:rsid w:val="00326632"/>
    <w:rsid w:val="00326774"/>
    <w:rsid w:val="00330BDD"/>
    <w:rsid w:val="003327AE"/>
    <w:rsid w:val="003336C9"/>
    <w:rsid w:val="00334AEA"/>
    <w:rsid w:val="00334DE1"/>
    <w:rsid w:val="00335CD6"/>
    <w:rsid w:val="00337B28"/>
    <w:rsid w:val="00340CF1"/>
    <w:rsid w:val="00341075"/>
    <w:rsid w:val="00341DA5"/>
    <w:rsid w:val="00342509"/>
    <w:rsid w:val="00344EF1"/>
    <w:rsid w:val="00345500"/>
    <w:rsid w:val="003462A0"/>
    <w:rsid w:val="00346FDB"/>
    <w:rsid w:val="00350425"/>
    <w:rsid w:val="003507A5"/>
    <w:rsid w:val="0035227B"/>
    <w:rsid w:val="00352784"/>
    <w:rsid w:val="0035578D"/>
    <w:rsid w:val="003559CF"/>
    <w:rsid w:val="00360191"/>
    <w:rsid w:val="0036369D"/>
    <w:rsid w:val="003648D1"/>
    <w:rsid w:val="00365587"/>
    <w:rsid w:val="00365FAC"/>
    <w:rsid w:val="00370ADF"/>
    <w:rsid w:val="0037267E"/>
    <w:rsid w:val="00373D53"/>
    <w:rsid w:val="00373ECB"/>
    <w:rsid w:val="0037477B"/>
    <w:rsid w:val="00375C61"/>
    <w:rsid w:val="00375E71"/>
    <w:rsid w:val="0037696A"/>
    <w:rsid w:val="003775EF"/>
    <w:rsid w:val="003807DA"/>
    <w:rsid w:val="003808B6"/>
    <w:rsid w:val="00380FAF"/>
    <w:rsid w:val="00382437"/>
    <w:rsid w:val="00383309"/>
    <w:rsid w:val="003841E5"/>
    <w:rsid w:val="003841FE"/>
    <w:rsid w:val="003864F8"/>
    <w:rsid w:val="00386F5E"/>
    <w:rsid w:val="00390D1C"/>
    <w:rsid w:val="00391A19"/>
    <w:rsid w:val="003920F8"/>
    <w:rsid w:val="00394A49"/>
    <w:rsid w:val="003956EF"/>
    <w:rsid w:val="00395EED"/>
    <w:rsid w:val="00395F3A"/>
    <w:rsid w:val="003971C8"/>
    <w:rsid w:val="0039790F"/>
    <w:rsid w:val="003A0CDD"/>
    <w:rsid w:val="003A1532"/>
    <w:rsid w:val="003A2290"/>
    <w:rsid w:val="003A2AE2"/>
    <w:rsid w:val="003A2D58"/>
    <w:rsid w:val="003A2ED0"/>
    <w:rsid w:val="003A39DE"/>
    <w:rsid w:val="003A5CE9"/>
    <w:rsid w:val="003A6F9B"/>
    <w:rsid w:val="003A77C0"/>
    <w:rsid w:val="003A7AE0"/>
    <w:rsid w:val="003A7E99"/>
    <w:rsid w:val="003B0DFE"/>
    <w:rsid w:val="003B1997"/>
    <w:rsid w:val="003B2738"/>
    <w:rsid w:val="003B3830"/>
    <w:rsid w:val="003B506F"/>
    <w:rsid w:val="003B548F"/>
    <w:rsid w:val="003B6F0F"/>
    <w:rsid w:val="003C06C2"/>
    <w:rsid w:val="003C0B11"/>
    <w:rsid w:val="003C171C"/>
    <w:rsid w:val="003C1B6C"/>
    <w:rsid w:val="003C2B13"/>
    <w:rsid w:val="003C2BF7"/>
    <w:rsid w:val="003C3EDD"/>
    <w:rsid w:val="003C66EB"/>
    <w:rsid w:val="003D124A"/>
    <w:rsid w:val="003D1DDB"/>
    <w:rsid w:val="003D1F6A"/>
    <w:rsid w:val="003D2EDB"/>
    <w:rsid w:val="003D3FF2"/>
    <w:rsid w:val="003D42F3"/>
    <w:rsid w:val="003D4466"/>
    <w:rsid w:val="003D4D1E"/>
    <w:rsid w:val="003D556B"/>
    <w:rsid w:val="003D5C4F"/>
    <w:rsid w:val="003D706A"/>
    <w:rsid w:val="003D72C5"/>
    <w:rsid w:val="003E07DE"/>
    <w:rsid w:val="003E0828"/>
    <w:rsid w:val="003E0E48"/>
    <w:rsid w:val="003E1FD5"/>
    <w:rsid w:val="003E3FDE"/>
    <w:rsid w:val="003E508B"/>
    <w:rsid w:val="003E51F8"/>
    <w:rsid w:val="003E5778"/>
    <w:rsid w:val="003E6DC8"/>
    <w:rsid w:val="003E7029"/>
    <w:rsid w:val="003E7357"/>
    <w:rsid w:val="003E7529"/>
    <w:rsid w:val="003E7A43"/>
    <w:rsid w:val="003F003D"/>
    <w:rsid w:val="003F0E0D"/>
    <w:rsid w:val="003F10B1"/>
    <w:rsid w:val="003F1615"/>
    <w:rsid w:val="003F1A4C"/>
    <w:rsid w:val="003F3331"/>
    <w:rsid w:val="003F4061"/>
    <w:rsid w:val="003F4A23"/>
    <w:rsid w:val="003F4FF6"/>
    <w:rsid w:val="003F62AD"/>
    <w:rsid w:val="003F669F"/>
    <w:rsid w:val="003F7138"/>
    <w:rsid w:val="003F7769"/>
    <w:rsid w:val="003F7F09"/>
    <w:rsid w:val="003F7FD4"/>
    <w:rsid w:val="00400597"/>
    <w:rsid w:val="00400979"/>
    <w:rsid w:val="00400AB2"/>
    <w:rsid w:val="004019CB"/>
    <w:rsid w:val="00403649"/>
    <w:rsid w:val="00403EB5"/>
    <w:rsid w:val="00404CCC"/>
    <w:rsid w:val="00404F75"/>
    <w:rsid w:val="004062B2"/>
    <w:rsid w:val="00406A53"/>
    <w:rsid w:val="004078FA"/>
    <w:rsid w:val="00407BC1"/>
    <w:rsid w:val="00410093"/>
    <w:rsid w:val="00411FEF"/>
    <w:rsid w:val="00413412"/>
    <w:rsid w:val="00413CCD"/>
    <w:rsid w:val="00415376"/>
    <w:rsid w:val="00416F8D"/>
    <w:rsid w:val="0042059D"/>
    <w:rsid w:val="00420A10"/>
    <w:rsid w:val="00421B1E"/>
    <w:rsid w:val="004224FA"/>
    <w:rsid w:val="004241DD"/>
    <w:rsid w:val="004244A2"/>
    <w:rsid w:val="0042588E"/>
    <w:rsid w:val="00425C75"/>
    <w:rsid w:val="00426257"/>
    <w:rsid w:val="004264FE"/>
    <w:rsid w:val="004266A2"/>
    <w:rsid w:val="00426EC6"/>
    <w:rsid w:val="00427BDD"/>
    <w:rsid w:val="00427E3F"/>
    <w:rsid w:val="004303FC"/>
    <w:rsid w:val="004322E3"/>
    <w:rsid w:val="00432731"/>
    <w:rsid w:val="00433908"/>
    <w:rsid w:val="00433B96"/>
    <w:rsid w:val="00434256"/>
    <w:rsid w:val="0043446A"/>
    <w:rsid w:val="00434851"/>
    <w:rsid w:val="00434B2D"/>
    <w:rsid w:val="00435E88"/>
    <w:rsid w:val="0043631A"/>
    <w:rsid w:val="00437D09"/>
    <w:rsid w:val="00441309"/>
    <w:rsid w:val="00442CD1"/>
    <w:rsid w:val="0044393F"/>
    <w:rsid w:val="004442C7"/>
    <w:rsid w:val="004443C0"/>
    <w:rsid w:val="004446E8"/>
    <w:rsid w:val="00445207"/>
    <w:rsid w:val="004453A2"/>
    <w:rsid w:val="0044745B"/>
    <w:rsid w:val="00447604"/>
    <w:rsid w:val="004503C3"/>
    <w:rsid w:val="0045064D"/>
    <w:rsid w:val="00452F34"/>
    <w:rsid w:val="00453BB5"/>
    <w:rsid w:val="004541BF"/>
    <w:rsid w:val="00454F3B"/>
    <w:rsid w:val="004569FF"/>
    <w:rsid w:val="00460B73"/>
    <w:rsid w:val="00460C68"/>
    <w:rsid w:val="00462B98"/>
    <w:rsid w:val="004634BC"/>
    <w:rsid w:val="0046416D"/>
    <w:rsid w:val="00464A01"/>
    <w:rsid w:val="00466AA3"/>
    <w:rsid w:val="004677DD"/>
    <w:rsid w:val="00467B83"/>
    <w:rsid w:val="00467FA3"/>
    <w:rsid w:val="00470A29"/>
    <w:rsid w:val="00473341"/>
    <w:rsid w:val="00473A63"/>
    <w:rsid w:val="00475DD8"/>
    <w:rsid w:val="00476B0C"/>
    <w:rsid w:val="004771A8"/>
    <w:rsid w:val="00477571"/>
    <w:rsid w:val="004775F6"/>
    <w:rsid w:val="00477E82"/>
    <w:rsid w:val="004825A0"/>
    <w:rsid w:val="004825EC"/>
    <w:rsid w:val="00482607"/>
    <w:rsid w:val="00482729"/>
    <w:rsid w:val="00482996"/>
    <w:rsid w:val="00484BEF"/>
    <w:rsid w:val="004854AA"/>
    <w:rsid w:val="004863A9"/>
    <w:rsid w:val="00486F30"/>
    <w:rsid w:val="00491B0C"/>
    <w:rsid w:val="00493027"/>
    <w:rsid w:val="00493E97"/>
    <w:rsid w:val="004950C4"/>
    <w:rsid w:val="00495A4A"/>
    <w:rsid w:val="00495C63"/>
    <w:rsid w:val="00495FB0"/>
    <w:rsid w:val="00496433"/>
    <w:rsid w:val="0049706D"/>
    <w:rsid w:val="00497CE1"/>
    <w:rsid w:val="00497D44"/>
    <w:rsid w:val="004A1575"/>
    <w:rsid w:val="004A2392"/>
    <w:rsid w:val="004A30A0"/>
    <w:rsid w:val="004A31B0"/>
    <w:rsid w:val="004A36F5"/>
    <w:rsid w:val="004A4217"/>
    <w:rsid w:val="004B07B0"/>
    <w:rsid w:val="004B0E61"/>
    <w:rsid w:val="004B1E62"/>
    <w:rsid w:val="004B1EC8"/>
    <w:rsid w:val="004B2168"/>
    <w:rsid w:val="004B22A7"/>
    <w:rsid w:val="004B2B35"/>
    <w:rsid w:val="004B341A"/>
    <w:rsid w:val="004B35DF"/>
    <w:rsid w:val="004B3DF2"/>
    <w:rsid w:val="004B4D7C"/>
    <w:rsid w:val="004B5A1A"/>
    <w:rsid w:val="004B5E52"/>
    <w:rsid w:val="004B680B"/>
    <w:rsid w:val="004B7FF2"/>
    <w:rsid w:val="004C215D"/>
    <w:rsid w:val="004C33DB"/>
    <w:rsid w:val="004C3F8D"/>
    <w:rsid w:val="004C4468"/>
    <w:rsid w:val="004C4959"/>
    <w:rsid w:val="004C4C10"/>
    <w:rsid w:val="004C5E30"/>
    <w:rsid w:val="004D58B0"/>
    <w:rsid w:val="004D7072"/>
    <w:rsid w:val="004D730E"/>
    <w:rsid w:val="004D78EF"/>
    <w:rsid w:val="004E14F1"/>
    <w:rsid w:val="004E18D2"/>
    <w:rsid w:val="004E287F"/>
    <w:rsid w:val="004E4375"/>
    <w:rsid w:val="004E5241"/>
    <w:rsid w:val="004E586C"/>
    <w:rsid w:val="004E6254"/>
    <w:rsid w:val="004F0A81"/>
    <w:rsid w:val="004F12A9"/>
    <w:rsid w:val="004F1A8B"/>
    <w:rsid w:val="004F2D37"/>
    <w:rsid w:val="004F2DC6"/>
    <w:rsid w:val="004F3C8E"/>
    <w:rsid w:val="004F4D56"/>
    <w:rsid w:val="004F7163"/>
    <w:rsid w:val="004F7537"/>
    <w:rsid w:val="005019B6"/>
    <w:rsid w:val="00502669"/>
    <w:rsid w:val="00502EF4"/>
    <w:rsid w:val="00503868"/>
    <w:rsid w:val="0050386B"/>
    <w:rsid w:val="00503F0C"/>
    <w:rsid w:val="00504DB8"/>
    <w:rsid w:val="005112BB"/>
    <w:rsid w:val="00512A29"/>
    <w:rsid w:val="00512AD7"/>
    <w:rsid w:val="00513028"/>
    <w:rsid w:val="00513BE2"/>
    <w:rsid w:val="00515146"/>
    <w:rsid w:val="005153B1"/>
    <w:rsid w:val="00515CA2"/>
    <w:rsid w:val="0051626C"/>
    <w:rsid w:val="00516921"/>
    <w:rsid w:val="00516AE0"/>
    <w:rsid w:val="00520995"/>
    <w:rsid w:val="0052119D"/>
    <w:rsid w:val="00521C75"/>
    <w:rsid w:val="00521CA5"/>
    <w:rsid w:val="00522747"/>
    <w:rsid w:val="005237C2"/>
    <w:rsid w:val="00524DA4"/>
    <w:rsid w:val="00524FE1"/>
    <w:rsid w:val="00526CE3"/>
    <w:rsid w:val="00527B80"/>
    <w:rsid w:val="00527BF9"/>
    <w:rsid w:val="00527D43"/>
    <w:rsid w:val="00530CCF"/>
    <w:rsid w:val="00532BA5"/>
    <w:rsid w:val="00532FDB"/>
    <w:rsid w:val="005330D5"/>
    <w:rsid w:val="005332CF"/>
    <w:rsid w:val="00535E3C"/>
    <w:rsid w:val="00535F3A"/>
    <w:rsid w:val="00537164"/>
    <w:rsid w:val="00540C28"/>
    <w:rsid w:val="00542C6D"/>
    <w:rsid w:val="005455E5"/>
    <w:rsid w:val="00546B39"/>
    <w:rsid w:val="00546CD4"/>
    <w:rsid w:val="0055072D"/>
    <w:rsid w:val="0055089D"/>
    <w:rsid w:val="005509BD"/>
    <w:rsid w:val="00551213"/>
    <w:rsid w:val="00551542"/>
    <w:rsid w:val="00551A93"/>
    <w:rsid w:val="0055256C"/>
    <w:rsid w:val="00553547"/>
    <w:rsid w:val="00554509"/>
    <w:rsid w:val="00554A76"/>
    <w:rsid w:val="005554A6"/>
    <w:rsid w:val="00555712"/>
    <w:rsid w:val="0055638C"/>
    <w:rsid w:val="00556AA7"/>
    <w:rsid w:val="005576DB"/>
    <w:rsid w:val="00560A27"/>
    <w:rsid w:val="0056278E"/>
    <w:rsid w:val="005628F4"/>
    <w:rsid w:val="0056309F"/>
    <w:rsid w:val="00563464"/>
    <w:rsid w:val="005638D4"/>
    <w:rsid w:val="00564160"/>
    <w:rsid w:val="0056735C"/>
    <w:rsid w:val="00570661"/>
    <w:rsid w:val="005709BD"/>
    <w:rsid w:val="00571177"/>
    <w:rsid w:val="00572B5E"/>
    <w:rsid w:val="0057367F"/>
    <w:rsid w:val="005746B9"/>
    <w:rsid w:val="005757B1"/>
    <w:rsid w:val="005758E8"/>
    <w:rsid w:val="00577925"/>
    <w:rsid w:val="0058059C"/>
    <w:rsid w:val="005828B7"/>
    <w:rsid w:val="00582947"/>
    <w:rsid w:val="00583505"/>
    <w:rsid w:val="00584E31"/>
    <w:rsid w:val="00585898"/>
    <w:rsid w:val="00585BB4"/>
    <w:rsid w:val="005868A4"/>
    <w:rsid w:val="005869B1"/>
    <w:rsid w:val="00586A7D"/>
    <w:rsid w:val="00586CCF"/>
    <w:rsid w:val="00587995"/>
    <w:rsid w:val="00590069"/>
    <w:rsid w:val="00590BE1"/>
    <w:rsid w:val="005919B9"/>
    <w:rsid w:val="00592256"/>
    <w:rsid w:val="005923AE"/>
    <w:rsid w:val="0059264C"/>
    <w:rsid w:val="0059299A"/>
    <w:rsid w:val="00592CA6"/>
    <w:rsid w:val="00592CBC"/>
    <w:rsid w:val="0059342B"/>
    <w:rsid w:val="005946DE"/>
    <w:rsid w:val="00595215"/>
    <w:rsid w:val="00595A1A"/>
    <w:rsid w:val="00595F85"/>
    <w:rsid w:val="005965AF"/>
    <w:rsid w:val="005A0DB5"/>
    <w:rsid w:val="005A1A87"/>
    <w:rsid w:val="005A27CA"/>
    <w:rsid w:val="005A2DAB"/>
    <w:rsid w:val="005A38F0"/>
    <w:rsid w:val="005A4B04"/>
    <w:rsid w:val="005A5537"/>
    <w:rsid w:val="005A5C54"/>
    <w:rsid w:val="005A67B9"/>
    <w:rsid w:val="005A74DB"/>
    <w:rsid w:val="005B1367"/>
    <w:rsid w:val="005B18F0"/>
    <w:rsid w:val="005B2883"/>
    <w:rsid w:val="005B35C0"/>
    <w:rsid w:val="005B4CB1"/>
    <w:rsid w:val="005B4F63"/>
    <w:rsid w:val="005B53BB"/>
    <w:rsid w:val="005B58FC"/>
    <w:rsid w:val="005B70C5"/>
    <w:rsid w:val="005C06F8"/>
    <w:rsid w:val="005C150F"/>
    <w:rsid w:val="005C2112"/>
    <w:rsid w:val="005C4EC3"/>
    <w:rsid w:val="005C4F78"/>
    <w:rsid w:val="005C5F9A"/>
    <w:rsid w:val="005D021D"/>
    <w:rsid w:val="005D6ACA"/>
    <w:rsid w:val="005D6F84"/>
    <w:rsid w:val="005D7C48"/>
    <w:rsid w:val="005E204A"/>
    <w:rsid w:val="005E2061"/>
    <w:rsid w:val="005E3A04"/>
    <w:rsid w:val="005E4AF6"/>
    <w:rsid w:val="005E7366"/>
    <w:rsid w:val="005E7F24"/>
    <w:rsid w:val="005F1438"/>
    <w:rsid w:val="005F1684"/>
    <w:rsid w:val="005F321D"/>
    <w:rsid w:val="005F3329"/>
    <w:rsid w:val="005F3336"/>
    <w:rsid w:val="005F41E0"/>
    <w:rsid w:val="005F4A22"/>
    <w:rsid w:val="005F5543"/>
    <w:rsid w:val="005F5791"/>
    <w:rsid w:val="005F5EBB"/>
    <w:rsid w:val="005F6625"/>
    <w:rsid w:val="005F77CD"/>
    <w:rsid w:val="005F7AD9"/>
    <w:rsid w:val="006034D4"/>
    <w:rsid w:val="00603EF7"/>
    <w:rsid w:val="006046D6"/>
    <w:rsid w:val="00605F5F"/>
    <w:rsid w:val="00606CF7"/>
    <w:rsid w:val="00606E7E"/>
    <w:rsid w:val="00607A63"/>
    <w:rsid w:val="006115F6"/>
    <w:rsid w:val="00611DA2"/>
    <w:rsid w:val="00613185"/>
    <w:rsid w:val="0061358A"/>
    <w:rsid w:val="00613D6F"/>
    <w:rsid w:val="0061505E"/>
    <w:rsid w:val="00616C56"/>
    <w:rsid w:val="0062027C"/>
    <w:rsid w:val="00621741"/>
    <w:rsid w:val="00622998"/>
    <w:rsid w:val="0062591B"/>
    <w:rsid w:val="00625B9A"/>
    <w:rsid w:val="00625EEA"/>
    <w:rsid w:val="00626554"/>
    <w:rsid w:val="006265F5"/>
    <w:rsid w:val="00626759"/>
    <w:rsid w:val="00631D1A"/>
    <w:rsid w:val="0063221E"/>
    <w:rsid w:val="00632DC3"/>
    <w:rsid w:val="00634A1F"/>
    <w:rsid w:val="00634F38"/>
    <w:rsid w:val="00635574"/>
    <w:rsid w:val="0063683C"/>
    <w:rsid w:val="00637DE0"/>
    <w:rsid w:val="00641622"/>
    <w:rsid w:val="006427A0"/>
    <w:rsid w:val="0064331F"/>
    <w:rsid w:val="00644DEF"/>
    <w:rsid w:val="0064502A"/>
    <w:rsid w:val="00645738"/>
    <w:rsid w:val="00647391"/>
    <w:rsid w:val="00651D66"/>
    <w:rsid w:val="00654F1D"/>
    <w:rsid w:val="00655BB3"/>
    <w:rsid w:val="00657BC7"/>
    <w:rsid w:val="006625AE"/>
    <w:rsid w:val="00664861"/>
    <w:rsid w:val="006663A6"/>
    <w:rsid w:val="0067065B"/>
    <w:rsid w:val="006722C7"/>
    <w:rsid w:val="00672BE1"/>
    <w:rsid w:val="00672CFC"/>
    <w:rsid w:val="006730D6"/>
    <w:rsid w:val="00673671"/>
    <w:rsid w:val="00673A88"/>
    <w:rsid w:val="00674C23"/>
    <w:rsid w:val="006758E9"/>
    <w:rsid w:val="00675C92"/>
    <w:rsid w:val="0067645D"/>
    <w:rsid w:val="00677F3B"/>
    <w:rsid w:val="00680A24"/>
    <w:rsid w:val="00680A77"/>
    <w:rsid w:val="00681312"/>
    <w:rsid w:val="006836F7"/>
    <w:rsid w:val="00686174"/>
    <w:rsid w:val="0068660E"/>
    <w:rsid w:val="00687FB9"/>
    <w:rsid w:val="00691683"/>
    <w:rsid w:val="0069283E"/>
    <w:rsid w:val="00693333"/>
    <w:rsid w:val="00694305"/>
    <w:rsid w:val="00697140"/>
    <w:rsid w:val="006A021E"/>
    <w:rsid w:val="006A1171"/>
    <w:rsid w:val="006A2022"/>
    <w:rsid w:val="006A2D0B"/>
    <w:rsid w:val="006A302A"/>
    <w:rsid w:val="006A534F"/>
    <w:rsid w:val="006B0992"/>
    <w:rsid w:val="006B0CD5"/>
    <w:rsid w:val="006B2A9E"/>
    <w:rsid w:val="006B4596"/>
    <w:rsid w:val="006B4B01"/>
    <w:rsid w:val="006B4E70"/>
    <w:rsid w:val="006B5714"/>
    <w:rsid w:val="006B5B3A"/>
    <w:rsid w:val="006B5C99"/>
    <w:rsid w:val="006C0A74"/>
    <w:rsid w:val="006C21D4"/>
    <w:rsid w:val="006C3E1F"/>
    <w:rsid w:val="006C4133"/>
    <w:rsid w:val="006C4277"/>
    <w:rsid w:val="006C6FC8"/>
    <w:rsid w:val="006C7B10"/>
    <w:rsid w:val="006D16D3"/>
    <w:rsid w:val="006D297F"/>
    <w:rsid w:val="006D3854"/>
    <w:rsid w:val="006D3C04"/>
    <w:rsid w:val="006D3C56"/>
    <w:rsid w:val="006D3CBB"/>
    <w:rsid w:val="006D3ECB"/>
    <w:rsid w:val="006D4B4A"/>
    <w:rsid w:val="006D4FE9"/>
    <w:rsid w:val="006D551D"/>
    <w:rsid w:val="006D63CC"/>
    <w:rsid w:val="006E072C"/>
    <w:rsid w:val="006E0F3E"/>
    <w:rsid w:val="006E188B"/>
    <w:rsid w:val="006E23CF"/>
    <w:rsid w:val="006E2BCA"/>
    <w:rsid w:val="006E35BC"/>
    <w:rsid w:val="006E789E"/>
    <w:rsid w:val="006F0C0C"/>
    <w:rsid w:val="006F155F"/>
    <w:rsid w:val="006F1936"/>
    <w:rsid w:val="006F326B"/>
    <w:rsid w:val="006F4AAD"/>
    <w:rsid w:val="006F6400"/>
    <w:rsid w:val="006F6908"/>
    <w:rsid w:val="006F76D9"/>
    <w:rsid w:val="006F7E2D"/>
    <w:rsid w:val="007010AC"/>
    <w:rsid w:val="007011FA"/>
    <w:rsid w:val="00701234"/>
    <w:rsid w:val="0070223B"/>
    <w:rsid w:val="00705007"/>
    <w:rsid w:val="007058DA"/>
    <w:rsid w:val="00705A91"/>
    <w:rsid w:val="007105C6"/>
    <w:rsid w:val="0071151B"/>
    <w:rsid w:val="0071168F"/>
    <w:rsid w:val="007122EF"/>
    <w:rsid w:val="00713538"/>
    <w:rsid w:val="007138A0"/>
    <w:rsid w:val="00714CE0"/>
    <w:rsid w:val="0071534D"/>
    <w:rsid w:val="00715C29"/>
    <w:rsid w:val="00715D75"/>
    <w:rsid w:val="00717F2F"/>
    <w:rsid w:val="007203EC"/>
    <w:rsid w:val="00721005"/>
    <w:rsid w:val="007222A0"/>
    <w:rsid w:val="007226F1"/>
    <w:rsid w:val="00723E6E"/>
    <w:rsid w:val="0072569A"/>
    <w:rsid w:val="00725BE1"/>
    <w:rsid w:val="00726A40"/>
    <w:rsid w:val="00730075"/>
    <w:rsid w:val="0073086C"/>
    <w:rsid w:val="00731090"/>
    <w:rsid w:val="00731165"/>
    <w:rsid w:val="00731627"/>
    <w:rsid w:val="007318FF"/>
    <w:rsid w:val="00732CE5"/>
    <w:rsid w:val="00732FF0"/>
    <w:rsid w:val="0073368F"/>
    <w:rsid w:val="007337BE"/>
    <w:rsid w:val="00733E55"/>
    <w:rsid w:val="00734607"/>
    <w:rsid w:val="00740DE2"/>
    <w:rsid w:val="00743591"/>
    <w:rsid w:val="00743D5B"/>
    <w:rsid w:val="007457BF"/>
    <w:rsid w:val="00745CFB"/>
    <w:rsid w:val="00747539"/>
    <w:rsid w:val="007476A3"/>
    <w:rsid w:val="0074780F"/>
    <w:rsid w:val="00751A25"/>
    <w:rsid w:val="00751F94"/>
    <w:rsid w:val="0075212F"/>
    <w:rsid w:val="007527BD"/>
    <w:rsid w:val="00752F5E"/>
    <w:rsid w:val="0075543A"/>
    <w:rsid w:val="007559A8"/>
    <w:rsid w:val="00756894"/>
    <w:rsid w:val="00757C2F"/>
    <w:rsid w:val="00757DBE"/>
    <w:rsid w:val="00760047"/>
    <w:rsid w:val="007615E7"/>
    <w:rsid w:val="007621D8"/>
    <w:rsid w:val="0076278E"/>
    <w:rsid w:val="00763D3C"/>
    <w:rsid w:val="00763F38"/>
    <w:rsid w:val="00764C6A"/>
    <w:rsid w:val="00765533"/>
    <w:rsid w:val="007663D2"/>
    <w:rsid w:val="00766DBB"/>
    <w:rsid w:val="0076725B"/>
    <w:rsid w:val="00767564"/>
    <w:rsid w:val="00771E59"/>
    <w:rsid w:val="00772C89"/>
    <w:rsid w:val="00772E19"/>
    <w:rsid w:val="0077366A"/>
    <w:rsid w:val="00773F6E"/>
    <w:rsid w:val="007769DD"/>
    <w:rsid w:val="00781347"/>
    <w:rsid w:val="0078211D"/>
    <w:rsid w:val="007835C0"/>
    <w:rsid w:val="00783AFC"/>
    <w:rsid w:val="00783C34"/>
    <w:rsid w:val="00783D5D"/>
    <w:rsid w:val="00786DD6"/>
    <w:rsid w:val="00786FF0"/>
    <w:rsid w:val="00787C03"/>
    <w:rsid w:val="007900A2"/>
    <w:rsid w:val="0079136A"/>
    <w:rsid w:val="0079168D"/>
    <w:rsid w:val="00791FA3"/>
    <w:rsid w:val="0079227E"/>
    <w:rsid w:val="00792CA7"/>
    <w:rsid w:val="00793BCD"/>
    <w:rsid w:val="00793BDF"/>
    <w:rsid w:val="00794F1D"/>
    <w:rsid w:val="00795B71"/>
    <w:rsid w:val="00796D90"/>
    <w:rsid w:val="00797560"/>
    <w:rsid w:val="007A0244"/>
    <w:rsid w:val="007A0313"/>
    <w:rsid w:val="007A108F"/>
    <w:rsid w:val="007A2817"/>
    <w:rsid w:val="007A28A4"/>
    <w:rsid w:val="007A5ED0"/>
    <w:rsid w:val="007A6DF9"/>
    <w:rsid w:val="007A6EA2"/>
    <w:rsid w:val="007B1DD1"/>
    <w:rsid w:val="007B57D2"/>
    <w:rsid w:val="007B5A62"/>
    <w:rsid w:val="007B5A8B"/>
    <w:rsid w:val="007B6C66"/>
    <w:rsid w:val="007B7CB0"/>
    <w:rsid w:val="007B7EB7"/>
    <w:rsid w:val="007C0752"/>
    <w:rsid w:val="007C17D9"/>
    <w:rsid w:val="007C2572"/>
    <w:rsid w:val="007C272D"/>
    <w:rsid w:val="007C36E6"/>
    <w:rsid w:val="007C45B7"/>
    <w:rsid w:val="007C6B1C"/>
    <w:rsid w:val="007C6CB5"/>
    <w:rsid w:val="007C6E2F"/>
    <w:rsid w:val="007C7AAA"/>
    <w:rsid w:val="007D0B7A"/>
    <w:rsid w:val="007D0E37"/>
    <w:rsid w:val="007D1439"/>
    <w:rsid w:val="007D3A0C"/>
    <w:rsid w:val="007D411D"/>
    <w:rsid w:val="007D5921"/>
    <w:rsid w:val="007D6239"/>
    <w:rsid w:val="007E0ACF"/>
    <w:rsid w:val="007E1A3A"/>
    <w:rsid w:val="007E1F27"/>
    <w:rsid w:val="007E21E1"/>
    <w:rsid w:val="007E2B04"/>
    <w:rsid w:val="007E3032"/>
    <w:rsid w:val="007E55B4"/>
    <w:rsid w:val="007E55DC"/>
    <w:rsid w:val="007F016F"/>
    <w:rsid w:val="007F1ECA"/>
    <w:rsid w:val="007F2073"/>
    <w:rsid w:val="007F309D"/>
    <w:rsid w:val="007F398D"/>
    <w:rsid w:val="007F41FC"/>
    <w:rsid w:val="007F455B"/>
    <w:rsid w:val="007F6D1B"/>
    <w:rsid w:val="007F7190"/>
    <w:rsid w:val="008017C6"/>
    <w:rsid w:val="00801EE3"/>
    <w:rsid w:val="008036AA"/>
    <w:rsid w:val="008037B7"/>
    <w:rsid w:val="00803A45"/>
    <w:rsid w:val="00803AA2"/>
    <w:rsid w:val="00803BDD"/>
    <w:rsid w:val="008114DF"/>
    <w:rsid w:val="00812AA0"/>
    <w:rsid w:val="0081352E"/>
    <w:rsid w:val="00813FA3"/>
    <w:rsid w:val="00815020"/>
    <w:rsid w:val="00815588"/>
    <w:rsid w:val="00817A50"/>
    <w:rsid w:val="00817FAD"/>
    <w:rsid w:val="00822186"/>
    <w:rsid w:val="00823ABD"/>
    <w:rsid w:val="0082563C"/>
    <w:rsid w:val="00825D1F"/>
    <w:rsid w:val="00825E65"/>
    <w:rsid w:val="00826091"/>
    <w:rsid w:val="00827B9C"/>
    <w:rsid w:val="008308C9"/>
    <w:rsid w:val="00832164"/>
    <w:rsid w:val="0083267B"/>
    <w:rsid w:val="0083324D"/>
    <w:rsid w:val="00833478"/>
    <w:rsid w:val="00834270"/>
    <w:rsid w:val="00834298"/>
    <w:rsid w:val="00834318"/>
    <w:rsid w:val="008344EF"/>
    <w:rsid w:val="00834AB1"/>
    <w:rsid w:val="008359AE"/>
    <w:rsid w:val="00835A2F"/>
    <w:rsid w:val="00836FA2"/>
    <w:rsid w:val="00837CF2"/>
    <w:rsid w:val="008403BC"/>
    <w:rsid w:val="00840A6A"/>
    <w:rsid w:val="0084276C"/>
    <w:rsid w:val="0084329F"/>
    <w:rsid w:val="008436A4"/>
    <w:rsid w:val="00846D9E"/>
    <w:rsid w:val="00850EA3"/>
    <w:rsid w:val="00851C76"/>
    <w:rsid w:val="00852472"/>
    <w:rsid w:val="00852B2B"/>
    <w:rsid w:val="00853522"/>
    <w:rsid w:val="00853715"/>
    <w:rsid w:val="008552DC"/>
    <w:rsid w:val="00856062"/>
    <w:rsid w:val="008564F2"/>
    <w:rsid w:val="00856AB8"/>
    <w:rsid w:val="00857F7F"/>
    <w:rsid w:val="0086011E"/>
    <w:rsid w:val="0086057B"/>
    <w:rsid w:val="00861C68"/>
    <w:rsid w:val="00861FF8"/>
    <w:rsid w:val="00862A40"/>
    <w:rsid w:val="00862F06"/>
    <w:rsid w:val="008642B5"/>
    <w:rsid w:val="0086443C"/>
    <w:rsid w:val="00866FDF"/>
    <w:rsid w:val="00867251"/>
    <w:rsid w:val="0087021A"/>
    <w:rsid w:val="00870433"/>
    <w:rsid w:val="008706B8"/>
    <w:rsid w:val="00871397"/>
    <w:rsid w:val="00871913"/>
    <w:rsid w:val="0087453D"/>
    <w:rsid w:val="0087524E"/>
    <w:rsid w:val="00875EC8"/>
    <w:rsid w:val="008774B4"/>
    <w:rsid w:val="00877675"/>
    <w:rsid w:val="0087786B"/>
    <w:rsid w:val="00880EF8"/>
    <w:rsid w:val="00881CDF"/>
    <w:rsid w:val="00883148"/>
    <w:rsid w:val="00883D95"/>
    <w:rsid w:val="00885A10"/>
    <w:rsid w:val="008866BD"/>
    <w:rsid w:val="00886CDC"/>
    <w:rsid w:val="00886E6B"/>
    <w:rsid w:val="00890353"/>
    <w:rsid w:val="00890C55"/>
    <w:rsid w:val="00890D74"/>
    <w:rsid w:val="00891961"/>
    <w:rsid w:val="008920A7"/>
    <w:rsid w:val="00892E9C"/>
    <w:rsid w:val="0089379F"/>
    <w:rsid w:val="008938D8"/>
    <w:rsid w:val="008938F1"/>
    <w:rsid w:val="008938F3"/>
    <w:rsid w:val="00894D1E"/>
    <w:rsid w:val="00894E6E"/>
    <w:rsid w:val="00895963"/>
    <w:rsid w:val="00895EAC"/>
    <w:rsid w:val="00896FAC"/>
    <w:rsid w:val="0089760F"/>
    <w:rsid w:val="008A254A"/>
    <w:rsid w:val="008A2C81"/>
    <w:rsid w:val="008A2E1D"/>
    <w:rsid w:val="008A6873"/>
    <w:rsid w:val="008A781B"/>
    <w:rsid w:val="008A7B11"/>
    <w:rsid w:val="008B10D0"/>
    <w:rsid w:val="008B2538"/>
    <w:rsid w:val="008B276C"/>
    <w:rsid w:val="008B3750"/>
    <w:rsid w:val="008B3FA9"/>
    <w:rsid w:val="008C04F8"/>
    <w:rsid w:val="008C18FB"/>
    <w:rsid w:val="008C213E"/>
    <w:rsid w:val="008C4B64"/>
    <w:rsid w:val="008C4F9B"/>
    <w:rsid w:val="008C515D"/>
    <w:rsid w:val="008C6F32"/>
    <w:rsid w:val="008C73B8"/>
    <w:rsid w:val="008D07C9"/>
    <w:rsid w:val="008D0F28"/>
    <w:rsid w:val="008D1798"/>
    <w:rsid w:val="008D187F"/>
    <w:rsid w:val="008D20E5"/>
    <w:rsid w:val="008D27C0"/>
    <w:rsid w:val="008D4502"/>
    <w:rsid w:val="008D5C1C"/>
    <w:rsid w:val="008D720A"/>
    <w:rsid w:val="008D75DA"/>
    <w:rsid w:val="008E0B7A"/>
    <w:rsid w:val="008E0C8A"/>
    <w:rsid w:val="008E0EB4"/>
    <w:rsid w:val="008E1405"/>
    <w:rsid w:val="008E25AF"/>
    <w:rsid w:val="008E29FF"/>
    <w:rsid w:val="008E2D65"/>
    <w:rsid w:val="008E322C"/>
    <w:rsid w:val="008E386D"/>
    <w:rsid w:val="008E46EE"/>
    <w:rsid w:val="008E4EDA"/>
    <w:rsid w:val="008E5BB6"/>
    <w:rsid w:val="008E6772"/>
    <w:rsid w:val="008E78DB"/>
    <w:rsid w:val="008F1287"/>
    <w:rsid w:val="008F19F8"/>
    <w:rsid w:val="008F3905"/>
    <w:rsid w:val="008F4BBD"/>
    <w:rsid w:val="008F5117"/>
    <w:rsid w:val="008F570B"/>
    <w:rsid w:val="008F62A7"/>
    <w:rsid w:val="008F6958"/>
    <w:rsid w:val="008F6DF3"/>
    <w:rsid w:val="008F7197"/>
    <w:rsid w:val="008F7602"/>
    <w:rsid w:val="008F7869"/>
    <w:rsid w:val="0090096E"/>
    <w:rsid w:val="00902321"/>
    <w:rsid w:val="00902871"/>
    <w:rsid w:val="0090297B"/>
    <w:rsid w:val="00902B43"/>
    <w:rsid w:val="0090433A"/>
    <w:rsid w:val="00904F95"/>
    <w:rsid w:val="00905481"/>
    <w:rsid w:val="00905C3B"/>
    <w:rsid w:val="00906EFB"/>
    <w:rsid w:val="00906F94"/>
    <w:rsid w:val="00910A41"/>
    <w:rsid w:val="0091179D"/>
    <w:rsid w:val="00911B95"/>
    <w:rsid w:val="009124B0"/>
    <w:rsid w:val="00913789"/>
    <w:rsid w:val="00913A11"/>
    <w:rsid w:val="00914877"/>
    <w:rsid w:val="00914C29"/>
    <w:rsid w:val="00915C6D"/>
    <w:rsid w:val="0092030F"/>
    <w:rsid w:val="00920C7D"/>
    <w:rsid w:val="00923879"/>
    <w:rsid w:val="00923F2F"/>
    <w:rsid w:val="00925B8C"/>
    <w:rsid w:val="0092662E"/>
    <w:rsid w:val="00926649"/>
    <w:rsid w:val="00927B5D"/>
    <w:rsid w:val="00927F14"/>
    <w:rsid w:val="00930081"/>
    <w:rsid w:val="0093029A"/>
    <w:rsid w:val="0093097A"/>
    <w:rsid w:val="00931B13"/>
    <w:rsid w:val="00931B3D"/>
    <w:rsid w:val="00932BF3"/>
    <w:rsid w:val="00933558"/>
    <w:rsid w:val="00934514"/>
    <w:rsid w:val="0093478D"/>
    <w:rsid w:val="0093504C"/>
    <w:rsid w:val="00935695"/>
    <w:rsid w:val="009361E0"/>
    <w:rsid w:val="0093678C"/>
    <w:rsid w:val="00936AA0"/>
    <w:rsid w:val="00940CA9"/>
    <w:rsid w:val="00941AE9"/>
    <w:rsid w:val="00942D62"/>
    <w:rsid w:val="009430C2"/>
    <w:rsid w:val="00944D15"/>
    <w:rsid w:val="009453F5"/>
    <w:rsid w:val="00945F7E"/>
    <w:rsid w:val="00946117"/>
    <w:rsid w:val="00946645"/>
    <w:rsid w:val="0095181F"/>
    <w:rsid w:val="009564DE"/>
    <w:rsid w:val="0095756C"/>
    <w:rsid w:val="009576A1"/>
    <w:rsid w:val="00957AC1"/>
    <w:rsid w:val="00957DB6"/>
    <w:rsid w:val="00963274"/>
    <w:rsid w:val="00963AF5"/>
    <w:rsid w:val="00963B21"/>
    <w:rsid w:val="0096428E"/>
    <w:rsid w:val="00964414"/>
    <w:rsid w:val="0096498D"/>
    <w:rsid w:val="009655F9"/>
    <w:rsid w:val="00965729"/>
    <w:rsid w:val="00965C43"/>
    <w:rsid w:val="0096691B"/>
    <w:rsid w:val="00972DD0"/>
    <w:rsid w:val="0097313F"/>
    <w:rsid w:val="00973360"/>
    <w:rsid w:val="00973A72"/>
    <w:rsid w:val="0097426E"/>
    <w:rsid w:val="009745DC"/>
    <w:rsid w:val="009753F1"/>
    <w:rsid w:val="009776A4"/>
    <w:rsid w:val="00981337"/>
    <w:rsid w:val="00982069"/>
    <w:rsid w:val="00982AE1"/>
    <w:rsid w:val="00982C5B"/>
    <w:rsid w:val="00983117"/>
    <w:rsid w:val="00986B8D"/>
    <w:rsid w:val="00986B95"/>
    <w:rsid w:val="0098798F"/>
    <w:rsid w:val="0099205F"/>
    <w:rsid w:val="009920A4"/>
    <w:rsid w:val="009921E7"/>
    <w:rsid w:val="00994B2B"/>
    <w:rsid w:val="009965A2"/>
    <w:rsid w:val="00996F18"/>
    <w:rsid w:val="00997251"/>
    <w:rsid w:val="009978FE"/>
    <w:rsid w:val="009A06F1"/>
    <w:rsid w:val="009A0FCB"/>
    <w:rsid w:val="009A365F"/>
    <w:rsid w:val="009A3B05"/>
    <w:rsid w:val="009A41A0"/>
    <w:rsid w:val="009A4959"/>
    <w:rsid w:val="009A4D0C"/>
    <w:rsid w:val="009A62E8"/>
    <w:rsid w:val="009A6322"/>
    <w:rsid w:val="009A6CD0"/>
    <w:rsid w:val="009A728E"/>
    <w:rsid w:val="009A72D3"/>
    <w:rsid w:val="009A73CA"/>
    <w:rsid w:val="009B0D17"/>
    <w:rsid w:val="009B1083"/>
    <w:rsid w:val="009B12FA"/>
    <w:rsid w:val="009B15DC"/>
    <w:rsid w:val="009B16B4"/>
    <w:rsid w:val="009B1D05"/>
    <w:rsid w:val="009B2207"/>
    <w:rsid w:val="009B5556"/>
    <w:rsid w:val="009B58D5"/>
    <w:rsid w:val="009B62BE"/>
    <w:rsid w:val="009B6B72"/>
    <w:rsid w:val="009B74B5"/>
    <w:rsid w:val="009C0D68"/>
    <w:rsid w:val="009C19A9"/>
    <w:rsid w:val="009C37F8"/>
    <w:rsid w:val="009C492C"/>
    <w:rsid w:val="009C516A"/>
    <w:rsid w:val="009C5843"/>
    <w:rsid w:val="009C5B98"/>
    <w:rsid w:val="009C630D"/>
    <w:rsid w:val="009C77DA"/>
    <w:rsid w:val="009D0F80"/>
    <w:rsid w:val="009D10BC"/>
    <w:rsid w:val="009D2E22"/>
    <w:rsid w:val="009D430C"/>
    <w:rsid w:val="009D4576"/>
    <w:rsid w:val="009D49B4"/>
    <w:rsid w:val="009D4CFD"/>
    <w:rsid w:val="009D5355"/>
    <w:rsid w:val="009D5A09"/>
    <w:rsid w:val="009D5DB9"/>
    <w:rsid w:val="009D6489"/>
    <w:rsid w:val="009D65B5"/>
    <w:rsid w:val="009D6AB0"/>
    <w:rsid w:val="009D7010"/>
    <w:rsid w:val="009E005D"/>
    <w:rsid w:val="009E05A5"/>
    <w:rsid w:val="009E27EC"/>
    <w:rsid w:val="009E288E"/>
    <w:rsid w:val="009E2A45"/>
    <w:rsid w:val="009E3303"/>
    <w:rsid w:val="009E445C"/>
    <w:rsid w:val="009E4A98"/>
    <w:rsid w:val="009E4D4D"/>
    <w:rsid w:val="009E5230"/>
    <w:rsid w:val="009E55FE"/>
    <w:rsid w:val="009E5DBD"/>
    <w:rsid w:val="009E6A67"/>
    <w:rsid w:val="009E72A9"/>
    <w:rsid w:val="009F060E"/>
    <w:rsid w:val="009F0755"/>
    <w:rsid w:val="009F1344"/>
    <w:rsid w:val="009F70EB"/>
    <w:rsid w:val="00A0066D"/>
    <w:rsid w:val="00A00B53"/>
    <w:rsid w:val="00A00C78"/>
    <w:rsid w:val="00A0182F"/>
    <w:rsid w:val="00A01FED"/>
    <w:rsid w:val="00A026EB"/>
    <w:rsid w:val="00A04679"/>
    <w:rsid w:val="00A06219"/>
    <w:rsid w:val="00A1032A"/>
    <w:rsid w:val="00A11150"/>
    <w:rsid w:val="00A11842"/>
    <w:rsid w:val="00A14666"/>
    <w:rsid w:val="00A149AC"/>
    <w:rsid w:val="00A1512B"/>
    <w:rsid w:val="00A16073"/>
    <w:rsid w:val="00A163DE"/>
    <w:rsid w:val="00A16742"/>
    <w:rsid w:val="00A16EC8"/>
    <w:rsid w:val="00A176A9"/>
    <w:rsid w:val="00A176E7"/>
    <w:rsid w:val="00A21698"/>
    <w:rsid w:val="00A23A24"/>
    <w:rsid w:val="00A246F8"/>
    <w:rsid w:val="00A24A41"/>
    <w:rsid w:val="00A2559D"/>
    <w:rsid w:val="00A276EF"/>
    <w:rsid w:val="00A30164"/>
    <w:rsid w:val="00A3024B"/>
    <w:rsid w:val="00A318B5"/>
    <w:rsid w:val="00A31F87"/>
    <w:rsid w:val="00A3421A"/>
    <w:rsid w:val="00A3520A"/>
    <w:rsid w:val="00A378AE"/>
    <w:rsid w:val="00A41C6B"/>
    <w:rsid w:val="00A4306D"/>
    <w:rsid w:val="00A447C0"/>
    <w:rsid w:val="00A44F2C"/>
    <w:rsid w:val="00A47E6F"/>
    <w:rsid w:val="00A518D4"/>
    <w:rsid w:val="00A52025"/>
    <w:rsid w:val="00A52D3B"/>
    <w:rsid w:val="00A52E4D"/>
    <w:rsid w:val="00A55173"/>
    <w:rsid w:val="00A55BD4"/>
    <w:rsid w:val="00A56957"/>
    <w:rsid w:val="00A56CF7"/>
    <w:rsid w:val="00A60F48"/>
    <w:rsid w:val="00A61196"/>
    <w:rsid w:val="00A63025"/>
    <w:rsid w:val="00A65DF2"/>
    <w:rsid w:val="00A66BFB"/>
    <w:rsid w:val="00A67A3D"/>
    <w:rsid w:val="00A67A45"/>
    <w:rsid w:val="00A67D80"/>
    <w:rsid w:val="00A714AD"/>
    <w:rsid w:val="00A715ED"/>
    <w:rsid w:val="00A71E69"/>
    <w:rsid w:val="00A720E1"/>
    <w:rsid w:val="00A72141"/>
    <w:rsid w:val="00A7304D"/>
    <w:rsid w:val="00A7305D"/>
    <w:rsid w:val="00A73BD2"/>
    <w:rsid w:val="00A74544"/>
    <w:rsid w:val="00A76D57"/>
    <w:rsid w:val="00A81087"/>
    <w:rsid w:val="00A8349D"/>
    <w:rsid w:val="00A83FD5"/>
    <w:rsid w:val="00A85746"/>
    <w:rsid w:val="00A85983"/>
    <w:rsid w:val="00A86374"/>
    <w:rsid w:val="00A86C89"/>
    <w:rsid w:val="00A875B4"/>
    <w:rsid w:val="00A87E08"/>
    <w:rsid w:val="00A9034B"/>
    <w:rsid w:val="00A90661"/>
    <w:rsid w:val="00A91910"/>
    <w:rsid w:val="00A92304"/>
    <w:rsid w:val="00A92B3A"/>
    <w:rsid w:val="00A92D6F"/>
    <w:rsid w:val="00A9364B"/>
    <w:rsid w:val="00A94336"/>
    <w:rsid w:val="00A94442"/>
    <w:rsid w:val="00A946AE"/>
    <w:rsid w:val="00A949B8"/>
    <w:rsid w:val="00A95439"/>
    <w:rsid w:val="00A95760"/>
    <w:rsid w:val="00A965E2"/>
    <w:rsid w:val="00A97D5E"/>
    <w:rsid w:val="00A97D9F"/>
    <w:rsid w:val="00AA0591"/>
    <w:rsid w:val="00AA0A27"/>
    <w:rsid w:val="00AA2682"/>
    <w:rsid w:val="00AA2D07"/>
    <w:rsid w:val="00AA3475"/>
    <w:rsid w:val="00AA3B0A"/>
    <w:rsid w:val="00AA4A9D"/>
    <w:rsid w:val="00AA564D"/>
    <w:rsid w:val="00AA76B7"/>
    <w:rsid w:val="00AB03BF"/>
    <w:rsid w:val="00AB0833"/>
    <w:rsid w:val="00AB0C41"/>
    <w:rsid w:val="00AB2305"/>
    <w:rsid w:val="00AB2569"/>
    <w:rsid w:val="00AB365A"/>
    <w:rsid w:val="00AB47A4"/>
    <w:rsid w:val="00AB5280"/>
    <w:rsid w:val="00AB5669"/>
    <w:rsid w:val="00AB56FA"/>
    <w:rsid w:val="00AB6692"/>
    <w:rsid w:val="00AB685A"/>
    <w:rsid w:val="00AC056C"/>
    <w:rsid w:val="00AC0964"/>
    <w:rsid w:val="00AC0BAC"/>
    <w:rsid w:val="00AC0F06"/>
    <w:rsid w:val="00AC1139"/>
    <w:rsid w:val="00AC34D7"/>
    <w:rsid w:val="00AC4F14"/>
    <w:rsid w:val="00AC5E53"/>
    <w:rsid w:val="00AC604B"/>
    <w:rsid w:val="00AC6333"/>
    <w:rsid w:val="00AC6F41"/>
    <w:rsid w:val="00AD0426"/>
    <w:rsid w:val="00AD0D93"/>
    <w:rsid w:val="00AD2A42"/>
    <w:rsid w:val="00AD3406"/>
    <w:rsid w:val="00AD34B7"/>
    <w:rsid w:val="00AD37F3"/>
    <w:rsid w:val="00AD3DF3"/>
    <w:rsid w:val="00AD4438"/>
    <w:rsid w:val="00AD7335"/>
    <w:rsid w:val="00AD7AAA"/>
    <w:rsid w:val="00AE0C92"/>
    <w:rsid w:val="00AE114A"/>
    <w:rsid w:val="00AE28F4"/>
    <w:rsid w:val="00AE3044"/>
    <w:rsid w:val="00AE3231"/>
    <w:rsid w:val="00AE3EC2"/>
    <w:rsid w:val="00AE7B23"/>
    <w:rsid w:val="00AE7FF0"/>
    <w:rsid w:val="00AF0224"/>
    <w:rsid w:val="00AF034D"/>
    <w:rsid w:val="00AF0BE0"/>
    <w:rsid w:val="00AF2ECD"/>
    <w:rsid w:val="00AF3AA6"/>
    <w:rsid w:val="00AF3D16"/>
    <w:rsid w:val="00AF55F9"/>
    <w:rsid w:val="00AF659F"/>
    <w:rsid w:val="00B00A24"/>
    <w:rsid w:val="00B00E98"/>
    <w:rsid w:val="00B01F33"/>
    <w:rsid w:val="00B0467B"/>
    <w:rsid w:val="00B06E08"/>
    <w:rsid w:val="00B07FC5"/>
    <w:rsid w:val="00B10544"/>
    <w:rsid w:val="00B10DF7"/>
    <w:rsid w:val="00B110ED"/>
    <w:rsid w:val="00B12592"/>
    <w:rsid w:val="00B1647E"/>
    <w:rsid w:val="00B17ACE"/>
    <w:rsid w:val="00B17AD8"/>
    <w:rsid w:val="00B22A13"/>
    <w:rsid w:val="00B23AE2"/>
    <w:rsid w:val="00B301CF"/>
    <w:rsid w:val="00B30FA4"/>
    <w:rsid w:val="00B31761"/>
    <w:rsid w:val="00B318D1"/>
    <w:rsid w:val="00B3276D"/>
    <w:rsid w:val="00B34880"/>
    <w:rsid w:val="00B34D04"/>
    <w:rsid w:val="00B3581A"/>
    <w:rsid w:val="00B36C6A"/>
    <w:rsid w:val="00B4048A"/>
    <w:rsid w:val="00B43696"/>
    <w:rsid w:val="00B43AE3"/>
    <w:rsid w:val="00B44100"/>
    <w:rsid w:val="00B44DC7"/>
    <w:rsid w:val="00B452B7"/>
    <w:rsid w:val="00B463BB"/>
    <w:rsid w:val="00B4735A"/>
    <w:rsid w:val="00B47D05"/>
    <w:rsid w:val="00B50675"/>
    <w:rsid w:val="00B50CBB"/>
    <w:rsid w:val="00B5145A"/>
    <w:rsid w:val="00B51C07"/>
    <w:rsid w:val="00B52FF5"/>
    <w:rsid w:val="00B5504F"/>
    <w:rsid w:val="00B556D0"/>
    <w:rsid w:val="00B55F44"/>
    <w:rsid w:val="00B56B7C"/>
    <w:rsid w:val="00B57356"/>
    <w:rsid w:val="00B57B3A"/>
    <w:rsid w:val="00B607E0"/>
    <w:rsid w:val="00B60847"/>
    <w:rsid w:val="00B60B3B"/>
    <w:rsid w:val="00B61A25"/>
    <w:rsid w:val="00B6314A"/>
    <w:rsid w:val="00B63C5A"/>
    <w:rsid w:val="00B64793"/>
    <w:rsid w:val="00B66426"/>
    <w:rsid w:val="00B66E7F"/>
    <w:rsid w:val="00B71282"/>
    <w:rsid w:val="00B73641"/>
    <w:rsid w:val="00B737A9"/>
    <w:rsid w:val="00B758F9"/>
    <w:rsid w:val="00B75BC6"/>
    <w:rsid w:val="00B75D60"/>
    <w:rsid w:val="00B76DA4"/>
    <w:rsid w:val="00B81E46"/>
    <w:rsid w:val="00B824C7"/>
    <w:rsid w:val="00B82674"/>
    <w:rsid w:val="00B836E2"/>
    <w:rsid w:val="00B83F18"/>
    <w:rsid w:val="00B85970"/>
    <w:rsid w:val="00B8693F"/>
    <w:rsid w:val="00B8726D"/>
    <w:rsid w:val="00B876EC"/>
    <w:rsid w:val="00B91100"/>
    <w:rsid w:val="00B91948"/>
    <w:rsid w:val="00B92FF5"/>
    <w:rsid w:val="00B95B59"/>
    <w:rsid w:val="00B973BD"/>
    <w:rsid w:val="00BA22C7"/>
    <w:rsid w:val="00BA2A32"/>
    <w:rsid w:val="00BA478D"/>
    <w:rsid w:val="00BA4794"/>
    <w:rsid w:val="00BA4EF0"/>
    <w:rsid w:val="00BA50F2"/>
    <w:rsid w:val="00BA5131"/>
    <w:rsid w:val="00BA54A9"/>
    <w:rsid w:val="00BB0379"/>
    <w:rsid w:val="00BB149A"/>
    <w:rsid w:val="00BB2199"/>
    <w:rsid w:val="00BB361D"/>
    <w:rsid w:val="00BB4296"/>
    <w:rsid w:val="00BB4963"/>
    <w:rsid w:val="00BB5135"/>
    <w:rsid w:val="00BB5F62"/>
    <w:rsid w:val="00BC0565"/>
    <w:rsid w:val="00BC0EB9"/>
    <w:rsid w:val="00BC1229"/>
    <w:rsid w:val="00BC1372"/>
    <w:rsid w:val="00BC1568"/>
    <w:rsid w:val="00BC4714"/>
    <w:rsid w:val="00BC47C7"/>
    <w:rsid w:val="00BC5917"/>
    <w:rsid w:val="00BC75AA"/>
    <w:rsid w:val="00BC7A7A"/>
    <w:rsid w:val="00BD01E4"/>
    <w:rsid w:val="00BD0A54"/>
    <w:rsid w:val="00BD1BBA"/>
    <w:rsid w:val="00BD3753"/>
    <w:rsid w:val="00BD537E"/>
    <w:rsid w:val="00BD667B"/>
    <w:rsid w:val="00BD706B"/>
    <w:rsid w:val="00BD7B87"/>
    <w:rsid w:val="00BE15B4"/>
    <w:rsid w:val="00BE2AF2"/>
    <w:rsid w:val="00BE3144"/>
    <w:rsid w:val="00BE32A8"/>
    <w:rsid w:val="00BE44ED"/>
    <w:rsid w:val="00BE497A"/>
    <w:rsid w:val="00BE548D"/>
    <w:rsid w:val="00BE57EB"/>
    <w:rsid w:val="00BE5A67"/>
    <w:rsid w:val="00BE7FB7"/>
    <w:rsid w:val="00BF00D2"/>
    <w:rsid w:val="00BF2F5C"/>
    <w:rsid w:val="00BF364E"/>
    <w:rsid w:val="00BF391C"/>
    <w:rsid w:val="00BF55EE"/>
    <w:rsid w:val="00BF5BD0"/>
    <w:rsid w:val="00BF6775"/>
    <w:rsid w:val="00BF6792"/>
    <w:rsid w:val="00BF6B41"/>
    <w:rsid w:val="00BF721D"/>
    <w:rsid w:val="00BF75E2"/>
    <w:rsid w:val="00BF77F8"/>
    <w:rsid w:val="00C00B88"/>
    <w:rsid w:val="00C038D6"/>
    <w:rsid w:val="00C03E90"/>
    <w:rsid w:val="00C04760"/>
    <w:rsid w:val="00C04DCD"/>
    <w:rsid w:val="00C05C0D"/>
    <w:rsid w:val="00C066AD"/>
    <w:rsid w:val="00C067AE"/>
    <w:rsid w:val="00C11A76"/>
    <w:rsid w:val="00C12892"/>
    <w:rsid w:val="00C15A88"/>
    <w:rsid w:val="00C16E4C"/>
    <w:rsid w:val="00C201F7"/>
    <w:rsid w:val="00C20436"/>
    <w:rsid w:val="00C20F1F"/>
    <w:rsid w:val="00C211AE"/>
    <w:rsid w:val="00C23254"/>
    <w:rsid w:val="00C2328F"/>
    <w:rsid w:val="00C23312"/>
    <w:rsid w:val="00C24A22"/>
    <w:rsid w:val="00C24B3F"/>
    <w:rsid w:val="00C27CA8"/>
    <w:rsid w:val="00C30E0A"/>
    <w:rsid w:val="00C31871"/>
    <w:rsid w:val="00C31BF3"/>
    <w:rsid w:val="00C32223"/>
    <w:rsid w:val="00C33568"/>
    <w:rsid w:val="00C34F2B"/>
    <w:rsid w:val="00C36822"/>
    <w:rsid w:val="00C36D67"/>
    <w:rsid w:val="00C41FB1"/>
    <w:rsid w:val="00C46852"/>
    <w:rsid w:val="00C47617"/>
    <w:rsid w:val="00C50637"/>
    <w:rsid w:val="00C5146A"/>
    <w:rsid w:val="00C51E58"/>
    <w:rsid w:val="00C52ECE"/>
    <w:rsid w:val="00C539CD"/>
    <w:rsid w:val="00C546E4"/>
    <w:rsid w:val="00C56FAE"/>
    <w:rsid w:val="00C577D1"/>
    <w:rsid w:val="00C57B24"/>
    <w:rsid w:val="00C60A79"/>
    <w:rsid w:val="00C610DB"/>
    <w:rsid w:val="00C62846"/>
    <w:rsid w:val="00C650DA"/>
    <w:rsid w:val="00C66447"/>
    <w:rsid w:val="00C670B9"/>
    <w:rsid w:val="00C67943"/>
    <w:rsid w:val="00C73535"/>
    <w:rsid w:val="00C73C15"/>
    <w:rsid w:val="00C7428D"/>
    <w:rsid w:val="00C743C5"/>
    <w:rsid w:val="00C7473B"/>
    <w:rsid w:val="00C75793"/>
    <w:rsid w:val="00C75A31"/>
    <w:rsid w:val="00C76DCB"/>
    <w:rsid w:val="00C80219"/>
    <w:rsid w:val="00C80E30"/>
    <w:rsid w:val="00C812DE"/>
    <w:rsid w:val="00C81C9D"/>
    <w:rsid w:val="00C81F8D"/>
    <w:rsid w:val="00C83941"/>
    <w:rsid w:val="00C84DCA"/>
    <w:rsid w:val="00C853E2"/>
    <w:rsid w:val="00C859CD"/>
    <w:rsid w:val="00C85D98"/>
    <w:rsid w:val="00C865AD"/>
    <w:rsid w:val="00C92DDC"/>
    <w:rsid w:val="00C9329F"/>
    <w:rsid w:val="00C939C5"/>
    <w:rsid w:val="00C944CB"/>
    <w:rsid w:val="00C95303"/>
    <w:rsid w:val="00C96B9C"/>
    <w:rsid w:val="00CA24F5"/>
    <w:rsid w:val="00CA581D"/>
    <w:rsid w:val="00CA58C7"/>
    <w:rsid w:val="00CA5949"/>
    <w:rsid w:val="00CA686D"/>
    <w:rsid w:val="00CB15EA"/>
    <w:rsid w:val="00CB1645"/>
    <w:rsid w:val="00CB1659"/>
    <w:rsid w:val="00CB3AC6"/>
    <w:rsid w:val="00CB4A93"/>
    <w:rsid w:val="00CB6DD8"/>
    <w:rsid w:val="00CB7DC9"/>
    <w:rsid w:val="00CC1522"/>
    <w:rsid w:val="00CC3CB3"/>
    <w:rsid w:val="00CC55A7"/>
    <w:rsid w:val="00CC6CDE"/>
    <w:rsid w:val="00CD13D5"/>
    <w:rsid w:val="00CD1DEE"/>
    <w:rsid w:val="00CD1FD8"/>
    <w:rsid w:val="00CD3301"/>
    <w:rsid w:val="00CD486E"/>
    <w:rsid w:val="00CD4B74"/>
    <w:rsid w:val="00CD595C"/>
    <w:rsid w:val="00CD67C1"/>
    <w:rsid w:val="00CD6A0B"/>
    <w:rsid w:val="00CD6BBB"/>
    <w:rsid w:val="00CE0933"/>
    <w:rsid w:val="00CE0C11"/>
    <w:rsid w:val="00CE135A"/>
    <w:rsid w:val="00CE35D2"/>
    <w:rsid w:val="00CE4737"/>
    <w:rsid w:val="00CE5DFD"/>
    <w:rsid w:val="00CE64B1"/>
    <w:rsid w:val="00CE7A96"/>
    <w:rsid w:val="00CF13A8"/>
    <w:rsid w:val="00CF14C7"/>
    <w:rsid w:val="00CF1939"/>
    <w:rsid w:val="00CF3258"/>
    <w:rsid w:val="00CF3B8B"/>
    <w:rsid w:val="00CF3E4E"/>
    <w:rsid w:val="00CF4705"/>
    <w:rsid w:val="00CF5E0D"/>
    <w:rsid w:val="00CF7F51"/>
    <w:rsid w:val="00D0252D"/>
    <w:rsid w:val="00D02BF8"/>
    <w:rsid w:val="00D02CA1"/>
    <w:rsid w:val="00D0384F"/>
    <w:rsid w:val="00D0484E"/>
    <w:rsid w:val="00D07683"/>
    <w:rsid w:val="00D07BB5"/>
    <w:rsid w:val="00D10592"/>
    <w:rsid w:val="00D1119D"/>
    <w:rsid w:val="00D121DF"/>
    <w:rsid w:val="00D132E7"/>
    <w:rsid w:val="00D14EA2"/>
    <w:rsid w:val="00D151A6"/>
    <w:rsid w:val="00D163E0"/>
    <w:rsid w:val="00D16C8E"/>
    <w:rsid w:val="00D21101"/>
    <w:rsid w:val="00D21BEE"/>
    <w:rsid w:val="00D21C6D"/>
    <w:rsid w:val="00D228EC"/>
    <w:rsid w:val="00D23456"/>
    <w:rsid w:val="00D23767"/>
    <w:rsid w:val="00D2444F"/>
    <w:rsid w:val="00D25AD5"/>
    <w:rsid w:val="00D27887"/>
    <w:rsid w:val="00D30803"/>
    <w:rsid w:val="00D30F0A"/>
    <w:rsid w:val="00D30FB9"/>
    <w:rsid w:val="00D32123"/>
    <w:rsid w:val="00D33ACB"/>
    <w:rsid w:val="00D33F2E"/>
    <w:rsid w:val="00D341BC"/>
    <w:rsid w:val="00D34212"/>
    <w:rsid w:val="00D34248"/>
    <w:rsid w:val="00D34598"/>
    <w:rsid w:val="00D3484C"/>
    <w:rsid w:val="00D3595A"/>
    <w:rsid w:val="00D35D37"/>
    <w:rsid w:val="00D36AAA"/>
    <w:rsid w:val="00D40BCE"/>
    <w:rsid w:val="00D41698"/>
    <w:rsid w:val="00D422C3"/>
    <w:rsid w:val="00D42CC3"/>
    <w:rsid w:val="00D43C43"/>
    <w:rsid w:val="00D448EA"/>
    <w:rsid w:val="00D45C88"/>
    <w:rsid w:val="00D47CE5"/>
    <w:rsid w:val="00D50376"/>
    <w:rsid w:val="00D50835"/>
    <w:rsid w:val="00D5148D"/>
    <w:rsid w:val="00D51B79"/>
    <w:rsid w:val="00D520BC"/>
    <w:rsid w:val="00D542F2"/>
    <w:rsid w:val="00D54AA4"/>
    <w:rsid w:val="00D551FC"/>
    <w:rsid w:val="00D553EA"/>
    <w:rsid w:val="00D568DD"/>
    <w:rsid w:val="00D56B40"/>
    <w:rsid w:val="00D5764C"/>
    <w:rsid w:val="00D604B2"/>
    <w:rsid w:val="00D61352"/>
    <w:rsid w:val="00D615E5"/>
    <w:rsid w:val="00D61B19"/>
    <w:rsid w:val="00D64D1F"/>
    <w:rsid w:val="00D64D26"/>
    <w:rsid w:val="00D65DEF"/>
    <w:rsid w:val="00D65E81"/>
    <w:rsid w:val="00D6697D"/>
    <w:rsid w:val="00D679AE"/>
    <w:rsid w:val="00D727B1"/>
    <w:rsid w:val="00D739A4"/>
    <w:rsid w:val="00D74696"/>
    <w:rsid w:val="00D755C5"/>
    <w:rsid w:val="00D75835"/>
    <w:rsid w:val="00D75A71"/>
    <w:rsid w:val="00D75FE9"/>
    <w:rsid w:val="00D778B8"/>
    <w:rsid w:val="00D80A8C"/>
    <w:rsid w:val="00D81681"/>
    <w:rsid w:val="00D82B64"/>
    <w:rsid w:val="00D82C87"/>
    <w:rsid w:val="00D830F3"/>
    <w:rsid w:val="00D83613"/>
    <w:rsid w:val="00D83B77"/>
    <w:rsid w:val="00D83B91"/>
    <w:rsid w:val="00D90335"/>
    <w:rsid w:val="00D928C8"/>
    <w:rsid w:val="00D9469B"/>
    <w:rsid w:val="00D949E1"/>
    <w:rsid w:val="00D94E7D"/>
    <w:rsid w:val="00D95A38"/>
    <w:rsid w:val="00D96E9D"/>
    <w:rsid w:val="00D975B0"/>
    <w:rsid w:val="00D97A0C"/>
    <w:rsid w:val="00D97B95"/>
    <w:rsid w:val="00DA10EE"/>
    <w:rsid w:val="00DA2A41"/>
    <w:rsid w:val="00DA3BC4"/>
    <w:rsid w:val="00DA41E3"/>
    <w:rsid w:val="00DA5FDC"/>
    <w:rsid w:val="00DA6A9C"/>
    <w:rsid w:val="00DA6B7D"/>
    <w:rsid w:val="00DA7049"/>
    <w:rsid w:val="00DA706D"/>
    <w:rsid w:val="00DA74F8"/>
    <w:rsid w:val="00DA7E8B"/>
    <w:rsid w:val="00DB0275"/>
    <w:rsid w:val="00DB0DA0"/>
    <w:rsid w:val="00DB0E8C"/>
    <w:rsid w:val="00DB1143"/>
    <w:rsid w:val="00DB186C"/>
    <w:rsid w:val="00DB1B67"/>
    <w:rsid w:val="00DB33CE"/>
    <w:rsid w:val="00DB48FC"/>
    <w:rsid w:val="00DB6331"/>
    <w:rsid w:val="00DC21C9"/>
    <w:rsid w:val="00DC280C"/>
    <w:rsid w:val="00DC352F"/>
    <w:rsid w:val="00DC66A4"/>
    <w:rsid w:val="00DC67B9"/>
    <w:rsid w:val="00DC6BB1"/>
    <w:rsid w:val="00DC6F38"/>
    <w:rsid w:val="00DC7940"/>
    <w:rsid w:val="00DD27A7"/>
    <w:rsid w:val="00DD4017"/>
    <w:rsid w:val="00DD67E5"/>
    <w:rsid w:val="00DD7280"/>
    <w:rsid w:val="00DD75E6"/>
    <w:rsid w:val="00DE05B9"/>
    <w:rsid w:val="00DE0CBF"/>
    <w:rsid w:val="00DE1224"/>
    <w:rsid w:val="00DE1B9C"/>
    <w:rsid w:val="00DE3982"/>
    <w:rsid w:val="00DE3ADC"/>
    <w:rsid w:val="00DE5B3B"/>
    <w:rsid w:val="00DE602D"/>
    <w:rsid w:val="00DE6540"/>
    <w:rsid w:val="00DE6E85"/>
    <w:rsid w:val="00DF04DF"/>
    <w:rsid w:val="00DF0E2C"/>
    <w:rsid w:val="00DF1A90"/>
    <w:rsid w:val="00DF2CB8"/>
    <w:rsid w:val="00DF2D19"/>
    <w:rsid w:val="00DF5BD7"/>
    <w:rsid w:val="00DF60F9"/>
    <w:rsid w:val="00DF680A"/>
    <w:rsid w:val="00E006A5"/>
    <w:rsid w:val="00E00C53"/>
    <w:rsid w:val="00E01428"/>
    <w:rsid w:val="00E0240A"/>
    <w:rsid w:val="00E048EC"/>
    <w:rsid w:val="00E058B5"/>
    <w:rsid w:val="00E06808"/>
    <w:rsid w:val="00E075E5"/>
    <w:rsid w:val="00E11C58"/>
    <w:rsid w:val="00E11E8B"/>
    <w:rsid w:val="00E133FE"/>
    <w:rsid w:val="00E14878"/>
    <w:rsid w:val="00E14B3B"/>
    <w:rsid w:val="00E159CA"/>
    <w:rsid w:val="00E16EA3"/>
    <w:rsid w:val="00E170A1"/>
    <w:rsid w:val="00E206EC"/>
    <w:rsid w:val="00E21727"/>
    <w:rsid w:val="00E23810"/>
    <w:rsid w:val="00E240AB"/>
    <w:rsid w:val="00E24584"/>
    <w:rsid w:val="00E258C2"/>
    <w:rsid w:val="00E26CD5"/>
    <w:rsid w:val="00E27346"/>
    <w:rsid w:val="00E2738B"/>
    <w:rsid w:val="00E317BC"/>
    <w:rsid w:val="00E31BBC"/>
    <w:rsid w:val="00E324EB"/>
    <w:rsid w:val="00E32AB1"/>
    <w:rsid w:val="00E35316"/>
    <w:rsid w:val="00E35FC0"/>
    <w:rsid w:val="00E41291"/>
    <w:rsid w:val="00E41776"/>
    <w:rsid w:val="00E43B9C"/>
    <w:rsid w:val="00E460F2"/>
    <w:rsid w:val="00E46605"/>
    <w:rsid w:val="00E471A4"/>
    <w:rsid w:val="00E51F88"/>
    <w:rsid w:val="00E52B10"/>
    <w:rsid w:val="00E541B8"/>
    <w:rsid w:val="00E54D60"/>
    <w:rsid w:val="00E54EB8"/>
    <w:rsid w:val="00E5516F"/>
    <w:rsid w:val="00E55A72"/>
    <w:rsid w:val="00E57205"/>
    <w:rsid w:val="00E61F0B"/>
    <w:rsid w:val="00E62507"/>
    <w:rsid w:val="00E628D5"/>
    <w:rsid w:val="00E629CF"/>
    <w:rsid w:val="00E6576A"/>
    <w:rsid w:val="00E6578E"/>
    <w:rsid w:val="00E6584A"/>
    <w:rsid w:val="00E703ED"/>
    <w:rsid w:val="00E7044E"/>
    <w:rsid w:val="00E70743"/>
    <w:rsid w:val="00E70B57"/>
    <w:rsid w:val="00E71900"/>
    <w:rsid w:val="00E73632"/>
    <w:rsid w:val="00E73CFD"/>
    <w:rsid w:val="00E744FD"/>
    <w:rsid w:val="00E74797"/>
    <w:rsid w:val="00E75336"/>
    <w:rsid w:val="00E75582"/>
    <w:rsid w:val="00E7564F"/>
    <w:rsid w:val="00E75ECD"/>
    <w:rsid w:val="00E766B3"/>
    <w:rsid w:val="00E76830"/>
    <w:rsid w:val="00E76ABB"/>
    <w:rsid w:val="00E8137D"/>
    <w:rsid w:val="00E818C5"/>
    <w:rsid w:val="00E81B83"/>
    <w:rsid w:val="00E8254F"/>
    <w:rsid w:val="00E82AEB"/>
    <w:rsid w:val="00E83031"/>
    <w:rsid w:val="00E83363"/>
    <w:rsid w:val="00E850C0"/>
    <w:rsid w:val="00E8681D"/>
    <w:rsid w:val="00E869E1"/>
    <w:rsid w:val="00E87D8E"/>
    <w:rsid w:val="00E903CB"/>
    <w:rsid w:val="00E9067F"/>
    <w:rsid w:val="00E9159B"/>
    <w:rsid w:val="00E91676"/>
    <w:rsid w:val="00E91ABC"/>
    <w:rsid w:val="00E93495"/>
    <w:rsid w:val="00E96725"/>
    <w:rsid w:val="00EA10A8"/>
    <w:rsid w:val="00EA12AD"/>
    <w:rsid w:val="00EA18A9"/>
    <w:rsid w:val="00EA3A06"/>
    <w:rsid w:val="00EA3F5E"/>
    <w:rsid w:val="00EA7FBD"/>
    <w:rsid w:val="00EB133A"/>
    <w:rsid w:val="00EB1ADE"/>
    <w:rsid w:val="00EB265A"/>
    <w:rsid w:val="00EB3DDA"/>
    <w:rsid w:val="00EB482A"/>
    <w:rsid w:val="00EB4B3E"/>
    <w:rsid w:val="00EB5C0D"/>
    <w:rsid w:val="00EB614D"/>
    <w:rsid w:val="00EB6E0A"/>
    <w:rsid w:val="00EC25B6"/>
    <w:rsid w:val="00EC3E0F"/>
    <w:rsid w:val="00EC3F89"/>
    <w:rsid w:val="00EC479F"/>
    <w:rsid w:val="00EC642A"/>
    <w:rsid w:val="00ED0104"/>
    <w:rsid w:val="00ED07AF"/>
    <w:rsid w:val="00ED1B56"/>
    <w:rsid w:val="00ED2315"/>
    <w:rsid w:val="00ED2D54"/>
    <w:rsid w:val="00ED39AD"/>
    <w:rsid w:val="00ED3F39"/>
    <w:rsid w:val="00ED4BAD"/>
    <w:rsid w:val="00ED4E89"/>
    <w:rsid w:val="00ED7686"/>
    <w:rsid w:val="00ED7A51"/>
    <w:rsid w:val="00EE173A"/>
    <w:rsid w:val="00EE22B8"/>
    <w:rsid w:val="00EE22C1"/>
    <w:rsid w:val="00EE2FF1"/>
    <w:rsid w:val="00EE3098"/>
    <w:rsid w:val="00EE31FD"/>
    <w:rsid w:val="00EF2122"/>
    <w:rsid w:val="00EF21FE"/>
    <w:rsid w:val="00EF4F89"/>
    <w:rsid w:val="00EF7385"/>
    <w:rsid w:val="00EF7D21"/>
    <w:rsid w:val="00F01B25"/>
    <w:rsid w:val="00F01DD7"/>
    <w:rsid w:val="00F02F8F"/>
    <w:rsid w:val="00F04596"/>
    <w:rsid w:val="00F06609"/>
    <w:rsid w:val="00F10595"/>
    <w:rsid w:val="00F10954"/>
    <w:rsid w:val="00F10B20"/>
    <w:rsid w:val="00F13C33"/>
    <w:rsid w:val="00F14C58"/>
    <w:rsid w:val="00F1570F"/>
    <w:rsid w:val="00F15E8D"/>
    <w:rsid w:val="00F1669F"/>
    <w:rsid w:val="00F16AD3"/>
    <w:rsid w:val="00F16DD8"/>
    <w:rsid w:val="00F17559"/>
    <w:rsid w:val="00F17BDB"/>
    <w:rsid w:val="00F20F5A"/>
    <w:rsid w:val="00F20F86"/>
    <w:rsid w:val="00F2131B"/>
    <w:rsid w:val="00F21DE1"/>
    <w:rsid w:val="00F254A7"/>
    <w:rsid w:val="00F25E40"/>
    <w:rsid w:val="00F26A57"/>
    <w:rsid w:val="00F26BAF"/>
    <w:rsid w:val="00F27311"/>
    <w:rsid w:val="00F2769E"/>
    <w:rsid w:val="00F30C75"/>
    <w:rsid w:val="00F30D36"/>
    <w:rsid w:val="00F31447"/>
    <w:rsid w:val="00F3183C"/>
    <w:rsid w:val="00F324D1"/>
    <w:rsid w:val="00F33344"/>
    <w:rsid w:val="00F33C12"/>
    <w:rsid w:val="00F34463"/>
    <w:rsid w:val="00F34663"/>
    <w:rsid w:val="00F34EFB"/>
    <w:rsid w:val="00F34F18"/>
    <w:rsid w:val="00F35816"/>
    <w:rsid w:val="00F35A68"/>
    <w:rsid w:val="00F36060"/>
    <w:rsid w:val="00F36DA8"/>
    <w:rsid w:val="00F37EF1"/>
    <w:rsid w:val="00F4137B"/>
    <w:rsid w:val="00F42C0B"/>
    <w:rsid w:val="00F44230"/>
    <w:rsid w:val="00F44480"/>
    <w:rsid w:val="00F453AF"/>
    <w:rsid w:val="00F46127"/>
    <w:rsid w:val="00F464B2"/>
    <w:rsid w:val="00F4743B"/>
    <w:rsid w:val="00F47749"/>
    <w:rsid w:val="00F50638"/>
    <w:rsid w:val="00F50745"/>
    <w:rsid w:val="00F51ADB"/>
    <w:rsid w:val="00F52B70"/>
    <w:rsid w:val="00F55F15"/>
    <w:rsid w:val="00F567F8"/>
    <w:rsid w:val="00F568E5"/>
    <w:rsid w:val="00F56E34"/>
    <w:rsid w:val="00F616CC"/>
    <w:rsid w:val="00F61722"/>
    <w:rsid w:val="00F62A3D"/>
    <w:rsid w:val="00F62C37"/>
    <w:rsid w:val="00F62F60"/>
    <w:rsid w:val="00F63451"/>
    <w:rsid w:val="00F64326"/>
    <w:rsid w:val="00F645D4"/>
    <w:rsid w:val="00F64B80"/>
    <w:rsid w:val="00F65DFC"/>
    <w:rsid w:val="00F66484"/>
    <w:rsid w:val="00F67C4F"/>
    <w:rsid w:val="00F705AF"/>
    <w:rsid w:val="00F7098A"/>
    <w:rsid w:val="00F71170"/>
    <w:rsid w:val="00F72005"/>
    <w:rsid w:val="00F723D1"/>
    <w:rsid w:val="00F72811"/>
    <w:rsid w:val="00F76215"/>
    <w:rsid w:val="00F77783"/>
    <w:rsid w:val="00F77A31"/>
    <w:rsid w:val="00F77AEB"/>
    <w:rsid w:val="00F800A5"/>
    <w:rsid w:val="00F803F1"/>
    <w:rsid w:val="00F805C2"/>
    <w:rsid w:val="00F81823"/>
    <w:rsid w:val="00F81E65"/>
    <w:rsid w:val="00F83462"/>
    <w:rsid w:val="00F83E5B"/>
    <w:rsid w:val="00F850C4"/>
    <w:rsid w:val="00F85660"/>
    <w:rsid w:val="00F856F4"/>
    <w:rsid w:val="00F8586F"/>
    <w:rsid w:val="00F8596D"/>
    <w:rsid w:val="00F868B2"/>
    <w:rsid w:val="00F871D7"/>
    <w:rsid w:val="00F87434"/>
    <w:rsid w:val="00F87F9E"/>
    <w:rsid w:val="00F9078D"/>
    <w:rsid w:val="00F909E9"/>
    <w:rsid w:val="00F919BE"/>
    <w:rsid w:val="00F91D04"/>
    <w:rsid w:val="00F92222"/>
    <w:rsid w:val="00F9447B"/>
    <w:rsid w:val="00F94BA1"/>
    <w:rsid w:val="00F95B0E"/>
    <w:rsid w:val="00FA0A81"/>
    <w:rsid w:val="00FA0EED"/>
    <w:rsid w:val="00FA144E"/>
    <w:rsid w:val="00FA199A"/>
    <w:rsid w:val="00FA1F08"/>
    <w:rsid w:val="00FA27A5"/>
    <w:rsid w:val="00FA2855"/>
    <w:rsid w:val="00FA2E27"/>
    <w:rsid w:val="00FA3C7E"/>
    <w:rsid w:val="00FA4AB9"/>
    <w:rsid w:val="00FA682F"/>
    <w:rsid w:val="00FA6FE8"/>
    <w:rsid w:val="00FA7571"/>
    <w:rsid w:val="00FA7B08"/>
    <w:rsid w:val="00FA7E66"/>
    <w:rsid w:val="00FB06D9"/>
    <w:rsid w:val="00FB5C0C"/>
    <w:rsid w:val="00FB633C"/>
    <w:rsid w:val="00FB6D2C"/>
    <w:rsid w:val="00FC03CE"/>
    <w:rsid w:val="00FC1C59"/>
    <w:rsid w:val="00FC28A9"/>
    <w:rsid w:val="00FC2E6F"/>
    <w:rsid w:val="00FC375E"/>
    <w:rsid w:val="00FC3B3E"/>
    <w:rsid w:val="00FC4639"/>
    <w:rsid w:val="00FC472B"/>
    <w:rsid w:val="00FC7833"/>
    <w:rsid w:val="00FD074D"/>
    <w:rsid w:val="00FD0F9E"/>
    <w:rsid w:val="00FD30C6"/>
    <w:rsid w:val="00FD583D"/>
    <w:rsid w:val="00FD7D30"/>
    <w:rsid w:val="00FE0B7A"/>
    <w:rsid w:val="00FE201F"/>
    <w:rsid w:val="00FE2376"/>
    <w:rsid w:val="00FE2F16"/>
    <w:rsid w:val="00FE320E"/>
    <w:rsid w:val="00FE46F7"/>
    <w:rsid w:val="00FE5348"/>
    <w:rsid w:val="00FE5C5D"/>
    <w:rsid w:val="00FE71E0"/>
    <w:rsid w:val="00FE7B31"/>
    <w:rsid w:val="00FF1145"/>
    <w:rsid w:val="00FF267E"/>
    <w:rsid w:val="00FF268C"/>
    <w:rsid w:val="00FF2756"/>
    <w:rsid w:val="00FF30BB"/>
    <w:rsid w:val="00FF3682"/>
    <w:rsid w:val="00FF3A8C"/>
    <w:rsid w:val="00FF52AD"/>
    <w:rsid w:val="00FF53DD"/>
    <w:rsid w:val="00FF617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5B3"/>
    <w:pPr>
      <w:widowControl w:val="0"/>
    </w:pPr>
  </w:style>
  <w:style w:type="paragraph" w:styleId="Heading1">
    <w:name w:val="heading 1"/>
    <w:basedOn w:val="normal0"/>
    <w:next w:val="normal0"/>
    <w:link w:val="Heading1Char"/>
    <w:uiPriority w:val="99"/>
    <w:qFormat/>
    <w:locked/>
    <w:rsid w:val="00322C06"/>
    <w:pPr>
      <w:keepNext/>
      <w:keepLines/>
      <w:spacing w:before="480" w:after="120"/>
      <w:outlineLvl w:val="0"/>
    </w:pPr>
    <w:rPr>
      <w:b/>
      <w:sz w:val="48"/>
      <w:szCs w:val="48"/>
    </w:rPr>
  </w:style>
  <w:style w:type="paragraph" w:styleId="Heading2">
    <w:name w:val="heading 2"/>
    <w:basedOn w:val="normal0"/>
    <w:next w:val="normal0"/>
    <w:link w:val="Heading2Char"/>
    <w:uiPriority w:val="99"/>
    <w:qFormat/>
    <w:locked/>
    <w:rsid w:val="00322C06"/>
    <w:pPr>
      <w:keepNext/>
      <w:keepLines/>
      <w:spacing w:before="360" w:after="80"/>
      <w:outlineLvl w:val="1"/>
    </w:pPr>
    <w:rPr>
      <w:b/>
      <w:sz w:val="36"/>
      <w:szCs w:val="36"/>
    </w:rPr>
  </w:style>
  <w:style w:type="paragraph" w:styleId="Heading3">
    <w:name w:val="heading 3"/>
    <w:basedOn w:val="normal0"/>
    <w:next w:val="normal0"/>
    <w:link w:val="Heading3Char"/>
    <w:uiPriority w:val="99"/>
    <w:qFormat/>
    <w:locked/>
    <w:rsid w:val="00322C06"/>
    <w:pPr>
      <w:keepNext/>
      <w:keepLines/>
      <w:spacing w:before="280" w:after="80"/>
      <w:outlineLvl w:val="2"/>
    </w:pPr>
    <w:rPr>
      <w:b/>
      <w:sz w:val="28"/>
      <w:szCs w:val="28"/>
    </w:rPr>
  </w:style>
  <w:style w:type="paragraph" w:styleId="Heading4">
    <w:name w:val="heading 4"/>
    <w:basedOn w:val="normal0"/>
    <w:next w:val="normal0"/>
    <w:link w:val="Heading4Char"/>
    <w:uiPriority w:val="99"/>
    <w:qFormat/>
    <w:locked/>
    <w:rsid w:val="00322C06"/>
    <w:pPr>
      <w:keepNext/>
      <w:keepLines/>
      <w:spacing w:before="240" w:after="40"/>
      <w:outlineLvl w:val="3"/>
    </w:pPr>
    <w:rPr>
      <w:b/>
    </w:rPr>
  </w:style>
  <w:style w:type="paragraph" w:styleId="Heading5">
    <w:name w:val="heading 5"/>
    <w:basedOn w:val="normal0"/>
    <w:next w:val="normal0"/>
    <w:link w:val="Heading5Char"/>
    <w:uiPriority w:val="99"/>
    <w:qFormat/>
    <w:locked/>
    <w:rsid w:val="00322C06"/>
    <w:pPr>
      <w:keepNext/>
      <w:keepLines/>
      <w:spacing w:before="220" w:after="40"/>
      <w:outlineLvl w:val="4"/>
    </w:pPr>
    <w:rPr>
      <w:b/>
      <w:sz w:val="22"/>
      <w:szCs w:val="22"/>
    </w:rPr>
  </w:style>
  <w:style w:type="paragraph" w:styleId="Heading6">
    <w:name w:val="heading 6"/>
    <w:basedOn w:val="normal0"/>
    <w:next w:val="normal0"/>
    <w:link w:val="Heading6Char"/>
    <w:uiPriority w:val="99"/>
    <w:qFormat/>
    <w:locked/>
    <w:rsid w:val="00322C06"/>
    <w:pPr>
      <w:keepNext/>
      <w:keepLines/>
      <w:spacing w:before="200" w:after="40"/>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DDC"/>
    <w:rPr>
      <w:rFonts w:asciiTheme="majorHAnsi" w:eastAsiaTheme="majorEastAsia" w:hAnsiTheme="majorHAnsi" w:cstheme="majorBidi"/>
      <w:b/>
      <w:bCs/>
      <w:kern w:val="52"/>
      <w:sz w:val="52"/>
      <w:szCs w:val="52"/>
    </w:rPr>
  </w:style>
  <w:style w:type="character" w:customStyle="1" w:styleId="Heading2Char">
    <w:name w:val="Heading 2 Char"/>
    <w:basedOn w:val="DefaultParagraphFont"/>
    <w:link w:val="Heading2"/>
    <w:uiPriority w:val="9"/>
    <w:semiHidden/>
    <w:rsid w:val="00BD0DDC"/>
    <w:rPr>
      <w:rFonts w:asciiTheme="majorHAnsi" w:eastAsiaTheme="majorEastAsia" w:hAnsiTheme="majorHAnsi" w:cstheme="majorBidi"/>
      <w:b/>
      <w:bCs/>
      <w:sz w:val="48"/>
      <w:szCs w:val="48"/>
    </w:rPr>
  </w:style>
  <w:style w:type="character" w:customStyle="1" w:styleId="Heading3Char">
    <w:name w:val="Heading 3 Char"/>
    <w:basedOn w:val="DefaultParagraphFont"/>
    <w:link w:val="Heading3"/>
    <w:uiPriority w:val="9"/>
    <w:semiHidden/>
    <w:rsid w:val="00BD0DDC"/>
    <w:rPr>
      <w:rFonts w:asciiTheme="majorHAnsi" w:eastAsiaTheme="majorEastAsia" w:hAnsiTheme="majorHAnsi" w:cstheme="majorBidi"/>
      <w:b/>
      <w:bCs/>
      <w:sz w:val="36"/>
      <w:szCs w:val="36"/>
    </w:rPr>
  </w:style>
  <w:style w:type="character" w:customStyle="1" w:styleId="Heading4Char">
    <w:name w:val="Heading 4 Char"/>
    <w:basedOn w:val="DefaultParagraphFont"/>
    <w:link w:val="Heading4"/>
    <w:uiPriority w:val="9"/>
    <w:semiHidden/>
    <w:rsid w:val="00BD0DDC"/>
    <w:rPr>
      <w:rFonts w:asciiTheme="majorHAnsi" w:eastAsiaTheme="majorEastAsia" w:hAnsiTheme="majorHAnsi" w:cstheme="majorBidi"/>
      <w:sz w:val="36"/>
      <w:szCs w:val="36"/>
    </w:rPr>
  </w:style>
  <w:style w:type="character" w:customStyle="1" w:styleId="Heading5Char">
    <w:name w:val="Heading 5 Char"/>
    <w:basedOn w:val="DefaultParagraphFont"/>
    <w:link w:val="Heading5"/>
    <w:uiPriority w:val="9"/>
    <w:semiHidden/>
    <w:rsid w:val="00BD0DDC"/>
    <w:rPr>
      <w:rFonts w:asciiTheme="majorHAnsi" w:eastAsiaTheme="majorEastAsia" w:hAnsiTheme="majorHAnsi" w:cstheme="majorBidi"/>
      <w:b/>
      <w:bCs/>
      <w:sz w:val="36"/>
      <w:szCs w:val="36"/>
    </w:rPr>
  </w:style>
  <w:style w:type="character" w:customStyle="1" w:styleId="Heading6Char">
    <w:name w:val="Heading 6 Char"/>
    <w:basedOn w:val="DefaultParagraphFont"/>
    <w:link w:val="Heading6"/>
    <w:uiPriority w:val="9"/>
    <w:semiHidden/>
    <w:rsid w:val="00BD0DDC"/>
    <w:rPr>
      <w:rFonts w:asciiTheme="majorHAnsi" w:eastAsiaTheme="majorEastAsia" w:hAnsiTheme="majorHAnsi" w:cstheme="majorBidi"/>
      <w:sz w:val="36"/>
      <w:szCs w:val="36"/>
    </w:rPr>
  </w:style>
  <w:style w:type="paragraph" w:styleId="BalloonText">
    <w:name w:val="Balloon Text"/>
    <w:basedOn w:val="Normal"/>
    <w:link w:val="BalloonTextChar"/>
    <w:uiPriority w:val="99"/>
    <w:semiHidden/>
    <w:rsid w:val="00731627"/>
    <w:rPr>
      <w:rFonts w:ascii="Cambria" w:hAnsi="Cambria"/>
      <w:sz w:val="18"/>
      <w:szCs w:val="18"/>
    </w:rPr>
  </w:style>
  <w:style w:type="character" w:customStyle="1" w:styleId="BalloonTextChar">
    <w:name w:val="Balloon Text Char"/>
    <w:basedOn w:val="DefaultParagraphFont"/>
    <w:link w:val="BalloonText"/>
    <w:uiPriority w:val="99"/>
    <w:semiHidden/>
    <w:locked/>
    <w:rsid w:val="00731627"/>
    <w:rPr>
      <w:rFonts w:ascii="Cambria" w:eastAsia="新細明體" w:hAnsi="Cambria" w:cs="Times New Roman"/>
      <w:sz w:val="18"/>
      <w:szCs w:val="18"/>
    </w:rPr>
  </w:style>
  <w:style w:type="paragraph" w:styleId="Header">
    <w:name w:val="header"/>
    <w:basedOn w:val="Normal"/>
    <w:link w:val="HeaderChar"/>
    <w:uiPriority w:val="99"/>
    <w:rsid w:val="008E2D65"/>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8E2D65"/>
    <w:rPr>
      <w:rFonts w:cs="Times New Roman"/>
      <w:sz w:val="20"/>
      <w:szCs w:val="20"/>
    </w:rPr>
  </w:style>
  <w:style w:type="paragraph" w:styleId="Footer">
    <w:name w:val="footer"/>
    <w:basedOn w:val="Normal"/>
    <w:link w:val="FooterChar"/>
    <w:uiPriority w:val="99"/>
    <w:rsid w:val="008E2D65"/>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8E2D65"/>
    <w:rPr>
      <w:rFonts w:cs="Times New Roman"/>
      <w:sz w:val="20"/>
      <w:szCs w:val="20"/>
    </w:rPr>
  </w:style>
  <w:style w:type="paragraph" w:styleId="ListParagraph">
    <w:name w:val="List Paragraph"/>
    <w:basedOn w:val="Normal"/>
    <w:link w:val="ListParagraphChar"/>
    <w:uiPriority w:val="99"/>
    <w:qFormat/>
    <w:rsid w:val="008E2D65"/>
    <w:pPr>
      <w:ind w:leftChars="200" w:left="480"/>
    </w:pPr>
    <w:rPr>
      <w:kern w:val="0"/>
      <w:sz w:val="20"/>
      <w:szCs w:val="20"/>
    </w:rPr>
  </w:style>
  <w:style w:type="table" w:styleId="TableGrid">
    <w:name w:val="Table Grid"/>
    <w:basedOn w:val="TableNormal"/>
    <w:uiPriority w:val="99"/>
    <w:rsid w:val="008E2D65"/>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99"/>
    <w:locked/>
    <w:rsid w:val="008E2D65"/>
    <w:rPr>
      <w:rFonts w:ascii="Calibri" w:eastAsia="新細明體" w:hAnsi="Calibri"/>
    </w:rPr>
  </w:style>
  <w:style w:type="paragraph" w:customStyle="1" w:styleId="normal0">
    <w:name w:val="normal"/>
    <w:uiPriority w:val="99"/>
    <w:rsid w:val="00322C06"/>
    <w:pPr>
      <w:widowControl w:val="0"/>
    </w:pPr>
    <w:rPr>
      <w:rFonts w:cs="Calibri"/>
      <w:color w:val="000000"/>
      <w:kern w:val="0"/>
      <w:szCs w:val="24"/>
    </w:rPr>
  </w:style>
  <w:style w:type="paragraph" w:styleId="Title">
    <w:name w:val="Title"/>
    <w:basedOn w:val="normal0"/>
    <w:next w:val="normal0"/>
    <w:link w:val="TitleChar"/>
    <w:uiPriority w:val="99"/>
    <w:qFormat/>
    <w:locked/>
    <w:rsid w:val="00322C06"/>
    <w:pPr>
      <w:keepNext/>
      <w:keepLines/>
      <w:spacing w:before="480" w:after="120"/>
    </w:pPr>
    <w:rPr>
      <w:b/>
      <w:sz w:val="72"/>
      <w:szCs w:val="72"/>
    </w:rPr>
  </w:style>
  <w:style w:type="character" w:customStyle="1" w:styleId="TitleChar">
    <w:name w:val="Title Char"/>
    <w:basedOn w:val="DefaultParagraphFont"/>
    <w:link w:val="Title"/>
    <w:uiPriority w:val="10"/>
    <w:rsid w:val="00BD0DDC"/>
    <w:rPr>
      <w:rFonts w:asciiTheme="majorHAnsi" w:hAnsiTheme="majorHAnsi" w:cstheme="majorBidi"/>
      <w:b/>
      <w:bCs/>
      <w:sz w:val="32"/>
      <w:szCs w:val="32"/>
    </w:rPr>
  </w:style>
  <w:style w:type="paragraph" w:styleId="Subtitle">
    <w:name w:val="Subtitle"/>
    <w:basedOn w:val="normal0"/>
    <w:next w:val="normal0"/>
    <w:link w:val="SubtitleChar"/>
    <w:uiPriority w:val="99"/>
    <w:qFormat/>
    <w:locked/>
    <w:rsid w:val="00322C06"/>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11"/>
    <w:rsid w:val="00BD0DDC"/>
    <w:rPr>
      <w:rFonts w:asciiTheme="majorHAnsi" w:hAnsiTheme="majorHAnsi" w:cstheme="majorBidi"/>
      <w:i/>
      <w:iCs/>
      <w:szCs w:val="24"/>
    </w:rPr>
  </w:style>
  <w:style w:type="table" w:customStyle="1" w:styleId="a">
    <w:name w:val="樣式"/>
    <w:uiPriority w:val="99"/>
    <w:rsid w:val="00322C06"/>
    <w:rPr>
      <w:rFonts w:cs="Calibri"/>
      <w:kern w:val="0"/>
      <w:sz w:val="20"/>
      <w:szCs w:val="20"/>
    </w:r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63095862">
      <w:marLeft w:val="0"/>
      <w:marRight w:val="0"/>
      <w:marTop w:val="0"/>
      <w:marBottom w:val="0"/>
      <w:divBdr>
        <w:top w:val="none" w:sz="0" w:space="0" w:color="auto"/>
        <w:left w:val="none" w:sz="0" w:space="0" w:color="auto"/>
        <w:bottom w:val="none" w:sz="0" w:space="0" w:color="auto"/>
        <w:right w:val="none" w:sz="0" w:space="0" w:color="auto"/>
      </w:divBdr>
      <w:divsChild>
        <w:div w:id="136309586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15</Pages>
  <Words>1515</Words>
  <Characters>8642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(五)教學流程表</dc:title>
  <dc:subject/>
  <dc:creator>User</dc:creator>
  <cp:keywords/>
  <dc:description/>
  <cp:lastModifiedBy>pc</cp:lastModifiedBy>
  <cp:revision>3</cp:revision>
  <cp:lastPrinted>2017-10-24T02:55:00Z</cp:lastPrinted>
  <dcterms:created xsi:type="dcterms:W3CDTF">2017-11-28T15:16:00Z</dcterms:created>
  <dcterms:modified xsi:type="dcterms:W3CDTF">2017-11-28T15:16:00Z</dcterms:modified>
</cp:coreProperties>
</file>