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F4" w:rsidRDefault="00433AF4">
      <w:r>
        <w:rPr>
          <w:rFonts w:hint="eastAsia"/>
        </w:rPr>
        <w:t>課程架構圖</w:t>
      </w:r>
    </w:p>
    <w:p w:rsidR="00433AF4" w:rsidRDefault="00433A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584.25pt;margin-top:.75pt;width:145.5pt;height:45pt;z-index:25165056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" filled="f" stroked="f">
            <v:textbox>
              <w:txbxContent>
                <w:p w:rsidR="00433AF4" w:rsidRPr="00AF601A" w:rsidRDefault="00433AF4" w:rsidP="00AC457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524E65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活動學習目標及對應學習表現說明之標號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7" type="#_x0000_t202" style="position:absolute;margin-left:0;margin-top:.6pt;width:45.75pt;height:45pt;z-index:251643392;visibility:visible;mso-wrap-distance-top:3.6pt;mso-wrap-distance-bottom:3.6pt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" filled="f" stroked="f">
            <v:textbox>
              <w:txbxContent>
                <w:p w:rsidR="00433AF4" w:rsidRPr="00AF601A" w:rsidRDefault="00433AF4" w:rsidP="00AA1A68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學習脈絡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8" type="#_x0000_t202" style="position:absolute;margin-left:182.25pt;margin-top:.75pt;width:45.75pt;height:45pt;z-index:25164032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" filled="f" stroked="f">
            <v:textbox>
              <w:txbxContent>
                <w:p w:rsidR="00433AF4" w:rsidRPr="00AF601A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活動名稱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9" type="#_x0000_t202" style="position:absolute;margin-left:87pt;margin-top:8.25pt;width:45.75pt;height:36pt;z-index:25163622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" filled="f" stroked="f">
            <v:textbox>
              <w:txbxContent>
                <w:p w:rsidR="00433AF4" w:rsidRPr="00AF601A" w:rsidRDefault="00433AF4" w:rsidP="00EF1BA8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單元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8.25pt;margin-top:6pt;width:43.5pt;height:44.25pt;z-index:25163520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" filled="f" stroked="f">
            <v:textbox>
              <w:txbxContent>
                <w:p w:rsidR="00433AF4" w:rsidRPr="00AF601A" w:rsidRDefault="00433AF4" w:rsidP="00B9428C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課程主軸</w:t>
                  </w:r>
                </w:p>
              </w:txbxContent>
            </v:textbox>
            <w10:wrap type="square"/>
          </v:shape>
        </w:pict>
      </w:r>
    </w:p>
    <w:p w:rsidR="00433AF4" w:rsidRDefault="00433AF4"/>
    <w:p w:rsidR="00433AF4" w:rsidRDefault="00433AF4">
      <w:r>
        <w:rPr>
          <w:noProof/>
        </w:rPr>
        <w:pict>
          <v:shape id="_x0000_s1031" type="#_x0000_t202" style="position:absolute;margin-left:501.75pt;margin-top:13.5pt;width:4in;height:45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" fillcolor="#fcd5b5" strokecolor="#e46c0a" strokeweight="2.25pt">
            <v:textbox>
              <w:txbxContent>
                <w:p w:rsidR="00433AF4" w:rsidRPr="008229E2" w:rsidRDefault="00433AF4" w:rsidP="00524E65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能藉由認識古蹟，體驗龍潭人文情懷，並透過學習單的教學內容與景點的對照，加深對龍潭古蹟的認識。</w:t>
                  </w:r>
                </w:p>
                <w:p w:rsidR="00433AF4" w:rsidRPr="008229E2" w:rsidRDefault="00433AF4" w:rsidP="00524E65">
                  <w:pPr>
                    <w:rPr>
                      <w:rFonts w:ascii="新細明體"/>
                      <w:sz w:val="20"/>
                    </w:rPr>
                  </w:pP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32" type="#_x0000_t202" style="position:absolute;margin-left:88.5pt;margin-top:18pt;width:30.75pt;height:412.5pt;z-index:25163724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" fillcolor="#fbd4b4" strokecolor="#e36c0a" strokeweight="2.25pt">
            <v:textbox>
              <w:txbxContent>
                <w:p w:rsidR="00433AF4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</w:p>
                <w:p w:rsidR="00433AF4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</w:p>
                <w:p w:rsidR="00433AF4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</w:p>
                <w:p w:rsidR="00433AF4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</w:p>
                <w:p w:rsidR="00433AF4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</w:p>
                <w:p w:rsidR="00433AF4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</w:p>
                <w:p w:rsidR="00433AF4" w:rsidRPr="003166AF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  <w:r w:rsidRPr="003166AF">
                    <w:rPr>
                      <w:rFonts w:ascii="微軟正黑體" w:eastAsia="微軟正黑體" w:hAnsi="微軟正黑體" w:hint="eastAsia"/>
                      <w:b/>
                      <w:sz w:val="22"/>
                    </w:rPr>
                    <w:t>一、</w:t>
                  </w:r>
                </w:p>
                <w:p w:rsidR="00433AF4" w:rsidRPr="00AF601A" w:rsidRDefault="00433AF4" w:rsidP="003166AF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窺古暢遊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roundrect id="圓角矩形 14" o:spid="_x0000_s1033" style="position:absolute;margin-left:10.5pt;margin-top:7.5pt;width:36.75pt;height:436.5pt;z-index:251638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" fillcolor="#b6dde8" strokecolor="#31849b" strokeweight="2pt"/>
        </w:pict>
      </w:r>
    </w:p>
    <w:p w:rsidR="00433AF4" w:rsidRDefault="00433AF4">
      <w:r>
        <w:rPr>
          <w:noProof/>
        </w:rPr>
        <w:pict>
          <v:shape id="_x0000_s1034" type="#_x0000_t202" style="position:absolute;margin-left:295.7pt;margin-top:2.25pt;width:178.5pt;height:26.25pt;z-index:25164441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" fillcolor="#fcd5b5" strokecolor="#e46c0a" strokeweight="2.25pt">
            <v:textbox>
              <w:txbxContent>
                <w:p w:rsidR="00433AF4" w:rsidRPr="008229E2" w:rsidRDefault="00433AF4" w:rsidP="00AA1A68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龍潭特色古蹟的認識與鑑賞。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35" type="#_x0000_t202" style="position:absolute;margin-left:150pt;margin-top:16.5pt;width:103.5pt;height:69.75pt;z-index:2516413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" fillcolor="#fbd4b4" strokecolor="#e36c0a" strokeweight="2.25pt">
            <v:textbox>
              <w:txbxContent>
                <w:p w:rsidR="00433AF4" w:rsidRPr="00FA467D" w:rsidRDefault="00433AF4" w:rsidP="00FA467D">
                  <w:pPr>
                    <w:spacing w:line="300" w:lineRule="exact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(</w:t>
                  </w:r>
                  <w:r w:rsidRPr="007F6DA6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一</w:t>
                  </w: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)</w:t>
                  </w:r>
                  <w:r w:rsidRPr="007F6DA6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訪訪古蹟</w:t>
                  </w:r>
                  <w:r>
                    <w:rPr>
                      <w:rFonts w:ascii="微軟正黑體" w:eastAsia="微軟正黑體" w:hAnsi="微軟正黑體"/>
                      <w:b/>
                      <w:sz w:val="28"/>
                    </w:rPr>
                    <w:br/>
                  </w:r>
                  <w:r w:rsidRPr="00FA467D">
                    <w:rPr>
                      <w:rFonts w:ascii="微軟正黑體" w:eastAsia="微軟正黑體" w:hAnsi="微軟正黑體"/>
                      <w:b/>
                      <w:sz w:val="20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聖蹟亭、武德殿、龍元宮、南天宮、日式宿舍、菱潭街</w:t>
                  </w:r>
                  <w:r>
                    <w:rPr>
                      <w:rFonts w:ascii="微軟正黑體" w:eastAsia="微軟正黑體" w:hAnsi="微軟正黑體"/>
                      <w:b/>
                      <w:sz w:val="20"/>
                    </w:rPr>
                    <w:t>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6" type="#_x0000_t202" style="position:absolute;margin-left:501pt;margin-top:12.75pt;width:288.75pt;height:4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" fillcolor="#fcd5b5" strokecolor="#e46c0a" strokeweight="2.25pt">
            <v:textbox>
              <w:txbxContent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能從課程內容中了解古往今來均有許多人為龍潭在地文化努力，並從中產生在地文化覺知。</w:t>
                  </w:r>
                </w:p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識。</w:t>
                  </w:r>
                </w:p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37" type="#_x0000_t202" style="position:absolute;margin-left:295.5pt;margin-top:3pt;width:180pt;height:25.5pt;z-index:25164544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" fillcolor="#fcd5b5" strokecolor="#e46c0a" strokeweight="2.25pt">
            <v:textbox>
              <w:txbxContent>
                <w:p w:rsidR="00433AF4" w:rsidRPr="008229E2" w:rsidRDefault="00433AF4" w:rsidP="000A2CF5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古蹟文化的保存與未來展望。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>
      <w:r>
        <w:rPr>
          <w:noProof/>
        </w:rPr>
        <w:pict>
          <v:shape id="_x0000_s1038" type="#_x0000_t202" style="position:absolute;margin-left:295.5pt;margin-top:2.25pt;width:178.5pt;height:27pt;z-index:25164646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" fillcolor="#fcd5b5" strokecolor="#e46c0a" strokeweight="2.25pt">
            <v:textbox>
              <w:txbxContent>
                <w:p w:rsidR="00433AF4" w:rsidRPr="008229E2" w:rsidRDefault="00433AF4" w:rsidP="000A2CF5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攝影與速寫技巧的學習與探究。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9" type="#_x0000_t202" style="position:absolute;margin-left:501.75pt;margin-top:12pt;width:4in;height:42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" fillcolor="#fcd5b5" strokecolor="#e46c0a" strokeweight="2.25pt">
            <v:textbox>
              <w:txbxContent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能透過攝影技巧的學習與速寫能力的培養，將龍潭的特色古蹟融入個人感受與視角並一一記錄與描繪。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40" type="#_x0000_t202" style="position:absolute;margin-left:13.5pt;margin-top:.75pt;width:37.5pt;height:193.5pt;z-index:25163929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" filled="f" stroked="f">
            <v:textbox>
              <w:txbxContent>
                <w:p w:rsidR="00433AF4" w:rsidRDefault="00433AF4" w:rsidP="00B9428C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D4532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歲月龍潭．</w:t>
                  </w:r>
                </w:p>
                <w:p w:rsidR="00433AF4" w:rsidRPr="007D4532" w:rsidRDefault="00433AF4" w:rsidP="00B9428C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D4532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人文行旅</w:t>
                  </w:r>
                </w:p>
              </w:txbxContent>
            </v:textbox>
            <w10:wrap type="square"/>
          </v:shape>
        </w:pict>
      </w:r>
    </w:p>
    <w:p w:rsidR="00433AF4" w:rsidRDefault="00433AF4">
      <w:r>
        <w:rPr>
          <w:noProof/>
        </w:rPr>
        <w:pict>
          <v:shape id="_x0000_s1041" type="#_x0000_t202" style="position:absolute;margin-left:295.7pt;margin-top:3.6pt;width:178.5pt;height:24pt;z-index:25165772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" fillcolor="#fcd5b5" strokecolor="#e46c0a" strokeweight="2.25pt">
            <v:textbox>
              <w:txbxContent>
                <w:p w:rsidR="00433AF4" w:rsidRPr="008229E2" w:rsidRDefault="00433AF4" w:rsidP="00920607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古蹟文化實察與實作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42" type="#_x0000_t202" style="position:absolute;margin-left:501.75pt;margin-top:8.85pt;width:4in;height:42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" fillcolor="#fcd5b5" strokecolor="#e46c0a" strokeweight="2.25pt">
            <v:textbox>
              <w:txbxContent>
                <w:p w:rsidR="00433AF4" w:rsidRPr="008229E2" w:rsidRDefault="00433AF4" w:rsidP="00F603A6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能藉由實地體驗龍潭人文情懷，透過訪談與資料收集，提升其認同感，並透過自身觀點來發揚在地文化。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/>
    <w:p w:rsidR="00433AF4" w:rsidRDefault="00433AF4"/>
    <w:p w:rsidR="00433AF4" w:rsidRDefault="00433AF4">
      <w:r>
        <w:rPr>
          <w:noProof/>
        </w:rPr>
        <w:pict>
          <v:shape id="_x0000_s1043" type="#_x0000_t202" style="position:absolute;margin-left:503.25pt;margin-top:3pt;width:285.75pt;height:39.75pt;z-index:25165465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" fillcolor="#fcd5b5" strokecolor="#e46c0a" strokeweight="2.25pt">
            <v:textbox>
              <w:txbxContent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與訪訪古蹟課程連結並帶出相關節慶活動的用意與意涵。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44" type="#_x0000_t202" style="position:absolute;margin-left:286.7pt;margin-top:10.5pt;width:186.75pt;height:26.25pt;z-index:25164748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" fillcolor="#fcd5b5" strokecolor="#e46c0a" strokeweight="2.25pt">
            <v:textbox>
              <w:txbxContent>
                <w:p w:rsidR="00433AF4" w:rsidRPr="008229E2" w:rsidRDefault="00433AF4" w:rsidP="000A2CF5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客家特色節慶活動的類別介紹與鑑賞。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45" type="#_x0000_t202" style="position:absolute;margin-left:102pt;margin-top:.1pt;width:99pt;height:75pt;z-index:2516423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" fillcolor="#fcd5b5" strokecolor="#e46c0a" strokeweight="2.25pt">
            <v:textbox>
              <w:txbxContent>
                <w:p w:rsidR="00433AF4" w:rsidRDefault="00433AF4" w:rsidP="007F6DA6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二</w:t>
                  </w: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)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迎迎熱鬧</w:t>
                  </w:r>
                </w:p>
                <w:p w:rsidR="00433AF4" w:rsidRPr="00FA467D" w:rsidRDefault="00433AF4" w:rsidP="00FA467D">
                  <w:pPr>
                    <w:spacing w:line="300" w:lineRule="exact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/>
                      <w:b/>
                      <w:sz w:val="20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元宵踩街、端午歸鄉、天穿哈客</w:t>
                  </w:r>
                  <w:r>
                    <w:rPr>
                      <w:rFonts w:ascii="微軟正黑體" w:eastAsia="微軟正黑體" w:hAnsi="微軟正黑體"/>
                      <w:b/>
                      <w:sz w:val="20"/>
                    </w:rPr>
                    <w:t>)</w:t>
                  </w:r>
                </w:p>
                <w:p w:rsidR="00433AF4" w:rsidRDefault="00433AF4" w:rsidP="007F6DA6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/>
                      <w:b/>
                      <w:sz w:val="28"/>
                    </w:rPr>
                    <w:t>\</w:t>
                  </w:r>
                </w:p>
                <w:p w:rsidR="00433AF4" w:rsidRPr="007F6DA6" w:rsidRDefault="00433AF4" w:rsidP="007F6DA6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6" type="#_x0000_t202" style="position:absolute;margin-left:539.25pt;margin-top:17.25pt;width:286.5pt;height:45pt;z-index:251655680;visibility:visible;mso-wrap-distance-top:3.6pt;mso-wrap-distance-bottom:3.6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" fillcolor="#fcd5b5" strokecolor="#e46c0a" strokeweight="2.25pt">
            <v:textbox>
              <w:txbxContent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透過新聞與相關活動照片帶出所有活動都有其一體兩面之處，讓學生從龍潭在地活動發現問題。</w:t>
                  </w:r>
                </w:p>
              </w:txbxContent>
            </v:textbox>
            <w10:wrap type="square" anchorx="page"/>
          </v:shape>
        </w:pict>
      </w:r>
    </w:p>
    <w:p w:rsidR="00433AF4" w:rsidRDefault="00433AF4">
      <w:r>
        <w:rPr>
          <w:noProof/>
        </w:rPr>
        <w:pict>
          <v:shape id="_x0000_s1047" type="#_x0000_t202" style="position:absolute;margin-left:286.7pt;margin-top:11.25pt;width:188.25pt;height:25.5pt;z-index:25164851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" fillcolor="#fcd5b5" strokecolor="#e46c0a" strokeweight="2.25pt">
            <v:textbox>
              <w:txbxContent>
                <w:p w:rsidR="00433AF4" w:rsidRPr="008229E2" w:rsidRDefault="00433AF4" w:rsidP="000A2CF5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文化保存一體兩面之處。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>
      <w:r>
        <w:rPr>
          <w:noProof/>
        </w:rPr>
        <w:pict>
          <v:shape id="_x0000_s1048" type="#_x0000_t202" style="position:absolute;margin-left:286.5pt;margin-top:11.25pt;width:188.25pt;height:26.25pt;z-index:25164953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" fillcolor="#fcd5b5" strokecolor="#e46c0a" strokeweight="2.25pt">
            <v:textbox>
              <w:txbxContent>
                <w:p w:rsidR="00433AF4" w:rsidRPr="008229E2" w:rsidRDefault="00433AF4" w:rsidP="00FA467D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問題解決之發表與分享。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49" type="#_x0000_t202" style="position:absolute;margin-left:540.75pt;margin-top:.75pt;width:285pt;height:45pt;z-index:251656704;visibility:visible;mso-wrap-distance-top:3.6pt;mso-wrap-distance-bottom:3.6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" fillcolor="#fcd5b5" strokecolor="#e46c0a" strokeweight="2.25pt">
            <v:textbox>
              <w:txbxContent>
                <w:p w:rsidR="00433AF4" w:rsidRPr="008229E2" w:rsidRDefault="00433AF4" w:rsidP="00AF7271">
                  <w:pPr>
                    <w:rPr>
                      <w:rFonts w:ascii="新細明體"/>
                      <w:sz w:val="20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</w:rPr>
                    <w:t>進行蒐集資料與議題討論，找出議題的解決之道，並進行發表分享。</w:t>
                  </w:r>
                </w:p>
              </w:txbxContent>
            </v:textbox>
            <w10:wrap type="square" anchorx="page"/>
          </v:shape>
        </w:pict>
      </w:r>
    </w:p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>
      <w:r>
        <w:rPr>
          <w:noProof/>
        </w:rPr>
        <w:pict>
          <v:roundrect id="圓角矩形 13" o:spid="_x0000_s1050" style="position:absolute;margin-left:12pt;margin-top:0;width:36.75pt;height:436.5pt;z-index: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" fillcolor="#b7dee8" strokecolor="#31859c" strokeweight="2pt"/>
        </w:pict>
      </w:r>
    </w:p>
    <w:p w:rsidR="00433AF4" w:rsidRDefault="00433AF4">
      <w:r>
        <w:rPr>
          <w:noProof/>
        </w:rPr>
        <w:pict>
          <v:rect id="矩形 7" o:spid="_x0000_s1051" style="position:absolute;margin-left:88.5pt;margin-top:.7pt;width:34.5pt;height:219.7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" fillcolor="#ccc1da" strokecolor="#604a7b" strokeweight="2pt"/>
        </w:pict>
      </w:r>
    </w:p>
    <w:p w:rsidR="00433AF4" w:rsidRDefault="00433AF4">
      <w:r>
        <w:rPr>
          <w:noProof/>
        </w:rPr>
        <w:pict>
          <v:shape id="_x0000_s1052" type="#_x0000_t202" style="position:absolute;margin-left:507.75pt;margin-top:12pt;width:279.75pt;height:45.75pt;z-index:25166694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" fillcolor="#ccc0d9" strokecolor="#5f497a" strokeweight="2.25pt">
            <v:textbox>
              <w:txbxContent>
                <w:p w:rsidR="00433AF4" w:rsidRPr="00E450E7" w:rsidRDefault="00433AF4" w:rsidP="00E450E7">
                  <w:r w:rsidRPr="00E450E7">
                    <w:rPr>
                      <w:rFonts w:hint="eastAsia"/>
                      <w:sz w:val="20"/>
                    </w:rPr>
                    <w:t>藉由分組合作學習，探討與體驗龍潭的地方文學、客家音樂與客家飲食等豐富多元的在地風土民情。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3" type="#_x0000_t202" style="position:absolute;margin-left:163.5pt;margin-top:14.25pt;width:99pt;height:43.5pt;z-index:25166489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" fillcolor="#ccc1da" strokecolor="#604a7b" strokeweight="2.25pt">
            <v:textbox>
              <w:txbxContent>
                <w:p w:rsidR="00433AF4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一</w:t>
                  </w: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)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尋尋客味</w:t>
                  </w:r>
                </w:p>
                <w:p w:rsidR="00433AF4" w:rsidRPr="007F6DA6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4" type="#_x0000_t202" style="position:absolute;margin-left:293.25pt;margin-top:12pt;width:183pt;height:44.25pt;z-index:25166592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" fillcolor="#ccc0d9" strokecolor="#5f497a" strokeweight="2.25pt">
            <v:textbox>
              <w:txbxContent>
                <w:p w:rsidR="00433AF4" w:rsidRPr="008229E2" w:rsidRDefault="00433AF4" w:rsidP="00E450E7">
                  <w:pPr>
                    <w:pStyle w:val="Default"/>
                    <w:rPr>
                      <w:rFonts w:ascii="新細明體" w:eastAsia="新細明體" w:hAnsi="新細明體"/>
                      <w:sz w:val="20"/>
                    </w:rPr>
                  </w:pPr>
                  <w:r w:rsidRPr="008229E2">
                    <w:rPr>
                      <w:rFonts w:ascii="新細明體" w:eastAsia="新細明體" w:hAnsi="新細明體" w:hint="eastAsia"/>
                      <w:sz w:val="20"/>
                    </w:rPr>
                    <w:t>透過文學、音樂與飲食等感官面向探尋屬於客家的在地滋味。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>
      <w:r>
        <w:rPr>
          <w:noProof/>
        </w:rPr>
        <w:pict>
          <v:shape id="_x0000_s1055" type="#_x0000_t202" style="position:absolute;margin-left:87pt;margin-top:.7pt;width:39.75pt;height:135.75pt;z-index:25166387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" filled="f" stroked="f">
            <v:textbox>
              <w:txbxContent>
                <w:p w:rsidR="00433AF4" w:rsidRPr="003166AF" w:rsidRDefault="00433AF4" w:rsidP="00E450E7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2"/>
                    </w:rPr>
                  </w:pPr>
                  <w:r w:rsidRPr="003166AF">
                    <w:rPr>
                      <w:rFonts w:ascii="微軟正黑體" w:eastAsia="微軟正黑體" w:hAnsi="微軟正黑體" w:hint="eastAsia"/>
                      <w:b/>
                      <w:sz w:val="22"/>
                    </w:rPr>
                    <w:t>二、</w:t>
                  </w:r>
                </w:p>
                <w:p w:rsidR="00433AF4" w:rsidRPr="00AF601A" w:rsidRDefault="00433AF4" w:rsidP="00E450E7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惜舊藝遊</w:t>
                  </w:r>
                </w:p>
              </w:txbxContent>
            </v:textbox>
            <w10:wrap type="square"/>
          </v:shape>
        </w:pict>
      </w:r>
    </w:p>
    <w:p w:rsidR="00433AF4" w:rsidRDefault="00433AF4"/>
    <w:p w:rsidR="00433AF4" w:rsidRDefault="00433AF4"/>
    <w:p w:rsidR="00433AF4" w:rsidRDefault="00433AF4">
      <w:r>
        <w:rPr>
          <w:noProof/>
        </w:rPr>
        <w:pict>
          <v:shape id="文字方塊 16" o:spid="_x0000_s1056" type="#_x0000_t202" style="position:absolute;margin-left:12.75pt;margin-top:.6pt;width:37.5pt;height:193.5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" filled="f" stroked="f">
            <v:textbox>
              <w:txbxContent>
                <w:p w:rsidR="00433AF4" w:rsidRDefault="00433AF4" w:rsidP="00B50633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D4532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歲月龍潭．</w:t>
                  </w:r>
                </w:p>
                <w:p w:rsidR="00433AF4" w:rsidRPr="007D4532" w:rsidRDefault="00433AF4" w:rsidP="00B50633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D4532"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人文行旅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>
      <w:r>
        <w:rPr>
          <w:noProof/>
        </w:rPr>
        <w:pict>
          <v:shape id="_x0000_s1057" type="#_x0000_t202" style="position:absolute;margin-left:102.7pt;margin-top:0;width:99pt;height:42.75pt;z-index:2516679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" fillcolor="#ccc1da" strokecolor="#604a7b" strokeweight="2.25pt">
            <v:textbox>
              <w:txbxContent>
                <w:p w:rsidR="00433AF4" w:rsidRPr="007F6DA6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二</w:t>
                  </w: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)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戀戀舊藝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8" type="#_x0000_t202" style="position:absolute;margin-left:296.25pt;margin-top:2.25pt;width:182.25pt;height:28.5pt;z-index:25166899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" fillcolor="#ccc0d9" strokecolor="#5f497a" strokeweight="2.25pt">
            <v:textbox>
              <w:txbxContent>
                <w:p w:rsidR="00433AF4" w:rsidRPr="008229E2" w:rsidRDefault="00433AF4" w:rsidP="00E450E7">
                  <w:pPr>
                    <w:rPr>
                      <w:rFonts w:ascii="新細明體"/>
                      <w:sz w:val="22"/>
                      <w:szCs w:val="24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龍潭傳統工藝與文創基地的探訪。</w:t>
                  </w:r>
                </w:p>
                <w:p w:rsidR="00433AF4" w:rsidRPr="008229E2" w:rsidRDefault="00433AF4" w:rsidP="00E450E7">
                  <w:pPr>
                    <w:rPr>
                      <w:rFonts w:ascii="新細明體"/>
                      <w:sz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9" type="#_x0000_t202" style="position:absolute;margin-left:510pt;margin-top:2.25pt;width:276.75pt;height:48pt;z-index:25167001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" fillcolor="#ccc0d9" strokecolor="#5f497a" strokeweight="2.25pt">
            <v:textbox>
              <w:txbxContent>
                <w:p w:rsidR="00433AF4" w:rsidRPr="008229E2" w:rsidRDefault="00433AF4" w:rsidP="00E450E7">
                  <w:pPr>
                    <w:rPr>
                      <w:rFonts w:ascii="新細明體"/>
                      <w:sz w:val="22"/>
                      <w:szCs w:val="24"/>
                    </w:rPr>
                  </w:pP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龍潭傳統工藝的傳承</w:t>
                  </w:r>
                  <w:r w:rsidRPr="008229E2">
                    <w:rPr>
                      <w:rFonts w:ascii="新細明體" w:hAnsi="新細明體"/>
                      <w:sz w:val="20"/>
                      <w:szCs w:val="24"/>
                    </w:rPr>
                    <w:t>(</w:t>
                  </w: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精神、態度</w:t>
                  </w:r>
                  <w:r w:rsidRPr="008229E2">
                    <w:rPr>
                      <w:rFonts w:ascii="新細明體" w:hAnsi="新細明體"/>
                      <w:sz w:val="20"/>
                      <w:szCs w:val="24"/>
                    </w:rPr>
                    <w:t>)</w:t>
                  </w: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、困境</w:t>
                  </w:r>
                  <w:r w:rsidRPr="008229E2">
                    <w:rPr>
                      <w:rFonts w:ascii="新細明體" w:hAnsi="新細明體"/>
                      <w:sz w:val="20"/>
                      <w:szCs w:val="24"/>
                    </w:rPr>
                    <w:t>(</w:t>
                  </w: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環境</w:t>
                  </w:r>
                  <w:r w:rsidRPr="008229E2">
                    <w:rPr>
                      <w:rFonts w:ascii="新細明體" w:hAnsi="新細明體"/>
                      <w:sz w:val="20"/>
                      <w:szCs w:val="24"/>
                    </w:rPr>
                    <w:t>)</w:t>
                  </w: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與文化存生力軍</w:t>
                  </w:r>
                  <w:r w:rsidRPr="008229E2">
                    <w:rPr>
                      <w:rFonts w:ascii="新細明體"/>
                      <w:sz w:val="20"/>
                      <w:szCs w:val="24"/>
                    </w:rPr>
                    <w:t>-</w:t>
                  </w:r>
                  <w:r w:rsidRPr="008229E2">
                    <w:rPr>
                      <w:rFonts w:ascii="新細明體" w:hAnsi="新細明體" w:hint="eastAsia"/>
                      <w:sz w:val="20"/>
                      <w:szCs w:val="24"/>
                    </w:rPr>
                    <w:t>青年文創基地探訪等，相關議題的發現與討論。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>
      <w:r>
        <w:rPr>
          <w:noProof/>
        </w:rPr>
        <w:pict>
          <v:shape id="_x0000_s1060" type="#_x0000_t202" style="position:absolute;margin-left:132.7pt;margin-top:9pt;width:106.5pt;height:69.75pt;z-index:2516710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" fillcolor="#d6e3bc" strokecolor="#00b050" strokeweight="2.25pt">
            <v:textbox>
              <w:txbxContent>
                <w:p w:rsidR="00433AF4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一</w:t>
                  </w: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)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冉冉飄香</w:t>
                  </w:r>
                </w:p>
                <w:p w:rsidR="00433AF4" w:rsidRPr="005D4458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 w:rsidRPr="005D4458">
                    <w:rPr>
                      <w:rFonts w:ascii="微軟正黑體" w:eastAsia="微軟正黑體" w:hAnsi="微軟正黑體"/>
                      <w:b/>
                      <w:sz w:val="20"/>
                    </w:rPr>
                    <w:t>(</w:t>
                  </w:r>
                  <w:r w:rsidRPr="005D4458"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龍泉茶、福源茶廠</w:t>
                  </w:r>
                  <w:r w:rsidRPr="005D4458">
                    <w:rPr>
                      <w:rFonts w:ascii="微軟正黑體" w:eastAsia="微軟正黑體" w:hAnsi="微軟正黑體"/>
                      <w:b/>
                      <w:sz w:val="20"/>
                    </w:rPr>
                    <w:t>)</w:t>
                  </w:r>
                </w:p>
                <w:p w:rsidR="00433AF4" w:rsidRPr="007F6DA6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61" type="#_x0000_t202" style="position:absolute;margin-left:513.75pt;margin-top:2.25pt;width:270pt;height:29.25pt;z-index:25167513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瞭解在地產業的經營與轉型方式並能發現案例。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62" type="#_x0000_t202" style="position:absolute;margin-left:299.25pt;margin-top:2.25pt;width:183pt;height:29.25pt;z-index:25167308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龍潭在地產業認識與簡介。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63" type="#_x0000_t202" style="position:absolute;margin-left:90.75pt;margin-top:2.25pt;width:33pt;height:239.25pt;z-index:25165977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" fillcolor="#d6e3bc" strokecolor="#00b050" strokeweight="2.25pt">
            <v:textbox>
              <w:txbxContent>
                <w:p w:rsidR="00433AF4" w:rsidRDefault="00433AF4" w:rsidP="004B2A30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</w:p>
                <w:p w:rsidR="00433AF4" w:rsidRDefault="00433AF4" w:rsidP="004B2A30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</w:p>
                <w:p w:rsidR="00433AF4" w:rsidRDefault="00433AF4" w:rsidP="004B2A30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</w:p>
                <w:p w:rsidR="00433AF4" w:rsidRPr="007F6DA6" w:rsidRDefault="00433AF4" w:rsidP="004B2A30">
                  <w:pPr>
                    <w:spacing w:line="400" w:lineRule="exact"/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三、愛鄉漫遊</w:t>
                  </w:r>
                </w:p>
              </w:txbxContent>
            </v:textbox>
            <w10:wrap type="square"/>
          </v:shape>
        </w:pict>
      </w:r>
    </w:p>
    <w:p w:rsidR="00433AF4" w:rsidRDefault="00433AF4"/>
    <w:p w:rsidR="00433AF4" w:rsidRDefault="00433AF4">
      <w:r>
        <w:rPr>
          <w:noProof/>
        </w:rPr>
        <w:pict>
          <v:shape id="_x0000_s1064" type="#_x0000_t202" style="position:absolute;margin-left:516pt;margin-top:7.5pt;width:267.75pt;height:48.75pt;z-index:25167616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一日茶農，體驗各行各業的甘苦，並能發想在地傳統產業可以如何突破傳統，透過文創行銷。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65" type="#_x0000_t202" style="position:absolute;margin-left:299.25pt;margin-top:17.25pt;width:183pt;height:29.25pt;z-index:25167411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體驗採茶、製茶、品茶。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/>
    <w:p w:rsidR="00433AF4" w:rsidRDefault="00433AF4"/>
    <w:p w:rsidR="00433AF4" w:rsidRDefault="00433AF4"/>
    <w:p w:rsidR="00433AF4" w:rsidRDefault="00433AF4">
      <w:r>
        <w:rPr>
          <w:noProof/>
        </w:rPr>
        <w:pict>
          <v:shape id="_x0000_s1066" type="#_x0000_t202" style="position:absolute;margin-left:192pt;margin-top:0;width:105.75pt;height:42.75pt;z-index:25167206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" fillcolor="#d6e3bc" strokecolor="#00b050" strokeweight="2.25pt">
            <v:textbox>
              <w:txbxContent>
                <w:p w:rsidR="00433AF4" w:rsidRPr="007F6DA6" w:rsidRDefault="00433AF4" w:rsidP="00E450E7">
                  <w:pPr>
                    <w:rPr>
                      <w:rFonts w:ascii="微軟正黑體" w:eastAsia="微軟正黑體" w:hAnsi="微軟正黑體"/>
                      <w:b/>
                      <w:sz w:val="28"/>
                    </w:rPr>
                  </w:pP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(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二</w:t>
                  </w:r>
                  <w:r w:rsidRPr="007F6DA6">
                    <w:rPr>
                      <w:rFonts w:ascii="微軟正黑體" w:eastAsia="微軟正黑體" w:hAnsi="微軟正黑體"/>
                      <w:b/>
                      <w:sz w:val="28"/>
                    </w:rPr>
                    <w:t>)</w:t>
                  </w:r>
                  <w:r>
                    <w:rPr>
                      <w:rFonts w:ascii="微軟正黑體" w:eastAsia="微軟正黑體" w:hAnsi="微軟正黑體" w:hint="eastAsia"/>
                      <w:b/>
                      <w:sz w:val="28"/>
                    </w:rPr>
                    <w:t>樂樂翻轉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67" type="#_x0000_t202" style="position:absolute;margin-left:516.75pt;margin-top:2.25pt;width:265.5pt;height:67.5pt;z-index:2516792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透過在地的人文行旅，各式議題的探討、問題發想與解決，以及學習資料的彙整，希冀能將文化的種子深埋在每個孩子心中並能珍愛故鄉。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68" type="#_x0000_t202" style="position:absolute;margin-left:303pt;margin-top:2.25pt;width:185.25pt;height:42pt;z-index:2516771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龍潭在地文化的深根與文化種子的推廣。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Default="00433AF4"/>
    <w:p w:rsidR="00433AF4" w:rsidRDefault="00433AF4"/>
    <w:p w:rsidR="00433AF4" w:rsidRDefault="00433AF4">
      <w:r>
        <w:rPr>
          <w:noProof/>
        </w:rPr>
        <w:pict>
          <v:shape id="_x0000_s1069" type="#_x0000_t202" style="position:absolute;margin-left:306.75pt;margin-top:9pt;width:181.5pt;height:27.75pt;z-index:2516782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" fillcolor="#d6e3bc" strokecolor="#00b050" strokeweight="2.25pt">
            <v:textbox>
              <w:txbxContent>
                <w:p w:rsidR="00433AF4" w:rsidRPr="00B50633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傳承創新在地文化翻轉學校特色教學。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70" type="#_x0000_t202" style="position:absolute;margin-left:519pt;margin-top:7.1pt;width:264.75pt;height:46.5pt;z-index:25168025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" fillcolor="#d6e3bc" strokecolor="#00b050" strokeweight="2.25pt">
            <v:textbox>
              <w:txbxContent>
                <w:p w:rsidR="00433AF4" w:rsidRPr="00D3442E" w:rsidRDefault="00433AF4" w:rsidP="000D3B7F">
                  <w:pPr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在地文化需要世代的傳承與創新的延續，透過學校在地文化的特色教學，翻轉孩子對於故鄉的認同與熟悉。</w:t>
                  </w:r>
                </w:p>
              </w:txbxContent>
            </v:textbox>
            <w10:wrap type="square" anchorx="margin"/>
          </v:shape>
        </w:pict>
      </w:r>
    </w:p>
    <w:p w:rsidR="00433AF4" w:rsidRDefault="00433AF4"/>
    <w:p w:rsidR="00433AF4" w:rsidRPr="00DD1C9B" w:rsidRDefault="00433AF4" w:rsidP="00C65C76">
      <w:pPr>
        <w:widowControl/>
        <w:rPr>
          <w:rFonts w:ascii="新細明體" w:cs="新細明體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微軟正黑體" w:eastAsia="微軟正黑體" w:hAnsi="微軟正黑體" w:cs="新細明體" w:hint="eastAsia"/>
          <w:color w:val="000000"/>
          <w:kern w:val="0"/>
          <w:sz w:val="28"/>
          <w:szCs w:val="28"/>
        </w:rPr>
        <w:t>探訪龍潭古蹟教學流程表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01"/>
        <w:gridCol w:w="1701"/>
        <w:gridCol w:w="3969"/>
        <w:gridCol w:w="2268"/>
        <w:gridCol w:w="1701"/>
        <w:gridCol w:w="4106"/>
      </w:tblGrid>
      <w:tr w:rsidR="00433AF4" w:rsidRPr="00DC589F" w:rsidTr="00031BD8">
        <w:trPr>
          <w:trHeight w:val="3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探訪龍潭古跡</w:t>
            </w:r>
            <w:r w:rsidRPr="00E67688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—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走訪前人文化足跡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上課節數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</w:t>
            </w:r>
          </w:p>
        </w:tc>
      </w:tr>
      <w:tr w:rsidR="00433AF4" w:rsidRPr="00DC589F" w:rsidTr="00031BD8">
        <w:trPr>
          <w:trHeight w:val="3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單元學習目標</w:t>
            </w:r>
          </w:p>
        </w:tc>
        <w:tc>
          <w:tcPr>
            <w:tcW w:w="13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67688">
              <w:rPr>
                <w:rFonts w:ascii="標楷體" w:eastAsia="標楷體" w:hAnsi="標楷體" w:cs="Helvetica"/>
                <w:color w:val="000000"/>
                <w:shd w:val="clear" w:color="auto" w:fill="FFFFFF"/>
              </w:rPr>
              <w:t>1.</w:t>
            </w:r>
            <w:r w:rsidRPr="00E67688">
              <w:rPr>
                <w:rFonts w:ascii="標楷體" w:eastAsia="標楷體" w:hAnsi="標楷體" w:cs="Helvetica" w:hint="eastAsia"/>
                <w:color w:val="000000"/>
                <w:shd w:val="clear" w:color="auto" w:fill="FFFFFF"/>
              </w:rPr>
              <w:t>能藉由認識古蹟體驗龍潭人文情懷，並透過學習單的教學內容與景點的對照，加深對龍潭古蹟的認識。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67688">
              <w:rPr>
                <w:rFonts w:ascii="標楷體" w:eastAsia="標楷體" w:hAnsi="標楷體" w:cs="Helvetica"/>
                <w:color w:val="000000"/>
                <w:shd w:val="clear" w:color="auto" w:fill="FFFFFF"/>
              </w:rPr>
              <w:t>2.</w:t>
            </w:r>
            <w:r w:rsidRPr="00E67688">
              <w:rPr>
                <w:rFonts w:ascii="標楷體" w:eastAsia="標楷體" w:hAnsi="標楷體" w:cs="Helvetica" w:hint="eastAsia"/>
                <w:color w:val="000000"/>
                <w:shd w:val="clear" w:color="auto" w:fill="FFFFFF"/>
              </w:rPr>
              <w:t>能從實地的鄉土踏查中認識歷史淵源和文化古蹟，並對鄉土文化有保存、傳遞及創新的觀念，從中形成個人觀點。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3.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能從課程內容中了解古往今來均有許多人為龍潭在地文化努力，並從中產生在地文化覺知。</w:t>
            </w: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4.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能從課程內容中認識古蹟建築之美，並用攝影及速寫方式呈現，發表於社群網站。</w:t>
            </w:r>
          </w:p>
        </w:tc>
      </w:tr>
      <w:tr w:rsidR="00433AF4" w:rsidRPr="00DC589F" w:rsidTr="00031BD8">
        <w:trPr>
          <w:trHeight w:val="3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學習情境與動機引發</w:t>
            </w:r>
          </w:p>
        </w:tc>
        <w:tc>
          <w:tcPr>
            <w:tcW w:w="13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利用寒暑假營隊進行古蹟踏查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在踏查之前先對古蹟內容進行基本認識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以利完成營隊任務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—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製作龍潭主題刊物。</w:t>
            </w:r>
          </w:p>
        </w:tc>
      </w:tr>
      <w:tr w:rsidR="00433AF4" w:rsidRPr="00DC589F" w:rsidTr="00031BD8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學習表現說明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活動學習目標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學習活動的歷程</w:t>
            </w: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（包括學習策略）</w:t>
            </w: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/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學生表現</w:t>
            </w: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/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評量工具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教師的思考與教學策略</w:t>
            </w:r>
          </w:p>
        </w:tc>
      </w:tr>
      <w:tr w:rsidR="00433AF4" w:rsidRPr="00DC589F" w:rsidTr="00031BD8">
        <w:trPr>
          <w:trHeight w:val="9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Helvetica" w:hint="eastAsia"/>
                <w:color w:val="000000"/>
                <w:shd w:val="clear" w:color="auto" w:fill="FFFFFF"/>
              </w:rPr>
              <w:t>能藉由認識古蹟體驗龍潭人文情懷，並透過學習單的教學內容與景點的對照，加深對龍潭古蹟的認識。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1.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教師在走廊點名後，讓學生依序抽籤，抽籤後進入教室，依照籤牌正面圖案與背面號碼入座</w:t>
            </w:r>
            <w:r w:rsidRPr="00DC589F">
              <w:rPr>
                <w:rFonts w:ascii="標楷體" w:eastAsia="標楷體" w:hAnsi="標楷體"/>
                <w:color w:val="000000"/>
              </w:rPr>
              <w:t>(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桌上均有標示</w:t>
            </w:r>
            <w:r w:rsidRPr="00DC589F">
              <w:rPr>
                <w:rFonts w:ascii="標楷體" w:eastAsia="標楷體" w:hAnsi="標楷體"/>
                <w:color w:val="000000"/>
              </w:rPr>
              <w:t>)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2.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確定座位，並說明籤牌背面號碼意義。</w:t>
            </w:r>
            <w:r w:rsidRPr="00DC589F">
              <w:rPr>
                <w:rFonts w:ascii="標楷體" w:eastAsia="標楷體" w:hAnsi="標楷體"/>
                <w:color w:val="000000"/>
              </w:rPr>
              <w:t>(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每組</w:t>
            </w:r>
            <w:r w:rsidRPr="00DC589F">
              <w:rPr>
                <w:rFonts w:ascii="標楷體" w:eastAsia="標楷體" w:hAnsi="標楷體"/>
                <w:color w:val="000000"/>
              </w:rPr>
              <w:t>1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號負責將白板張貼於黑板與取回小組，</w:t>
            </w:r>
            <w:r w:rsidRPr="00DC589F">
              <w:rPr>
                <w:rFonts w:ascii="標楷體" w:eastAsia="標楷體" w:hAnsi="標楷體"/>
                <w:color w:val="000000"/>
              </w:rPr>
              <w:t>2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號負責書寫白板，</w:t>
            </w:r>
            <w:r w:rsidRPr="00DC589F">
              <w:rPr>
                <w:rFonts w:ascii="標楷體" w:eastAsia="標楷體" w:hAnsi="標楷體"/>
                <w:color w:val="000000"/>
              </w:rPr>
              <w:t>3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號負責帶領小組討論，</w:t>
            </w:r>
            <w:r w:rsidRPr="00DC589F">
              <w:rPr>
                <w:rFonts w:ascii="標楷體" w:eastAsia="標楷體" w:hAnsi="標楷體"/>
                <w:color w:val="000000"/>
              </w:rPr>
              <w:t>4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號負責擦白板</w:t>
            </w:r>
            <w:r w:rsidRPr="00DC589F">
              <w:rPr>
                <w:rFonts w:ascii="標楷體" w:eastAsia="標楷體" w:hAnsi="標楷體"/>
                <w:color w:val="000000"/>
              </w:rPr>
              <w:t xml:space="preserve">) 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3.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利用投影片展示龍潭古蹟照片及名稱，並請學生發表對該古蹟的認識。展示順序：南天宮、龍元宮、聖蹟亭、武德殿、龍潭國小日式宿舍。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4.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教師利用投影片說明聖蹟亭相關歷史，將聖蹟亭的介紹分為興建</w:t>
            </w:r>
            <w:r w:rsidRPr="00DC589F">
              <w:rPr>
                <w:rFonts w:ascii="標楷體" w:eastAsia="標楷體" w:hAnsi="標楷體"/>
                <w:color w:val="000000"/>
              </w:rPr>
              <w:t>(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改建</w:t>
            </w:r>
            <w:r w:rsidRPr="00DC589F">
              <w:rPr>
                <w:rFonts w:ascii="標楷體" w:eastAsia="標楷體" w:hAnsi="標楷體"/>
                <w:color w:val="000000"/>
              </w:rPr>
              <w:t>)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年代、興建背景、古蹟意義、建築特色</w:t>
            </w:r>
            <w:r w:rsidRPr="00DC589F">
              <w:rPr>
                <w:rFonts w:ascii="標楷體" w:eastAsia="標楷體" w:hAnsi="標楷體"/>
                <w:color w:val="000000"/>
              </w:rPr>
              <w:t>(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詳見課程簡報檔案</w:t>
            </w:r>
            <w:r w:rsidRPr="00DC589F">
              <w:rPr>
                <w:rFonts w:ascii="標楷體" w:eastAsia="標楷體" w:hAnsi="標楷體"/>
                <w:color w:val="000000"/>
              </w:rPr>
              <w:t xml:space="preserve">) 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5.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教師利用投影片呈現聖蹟亭對聯及亭上刻字，各組討論其中意義，並將討論內容書寫於小白板上，與同學分享。</w:t>
            </w: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6.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發下聖蹟亭亭序，複習投影片內容並完成學習單。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抽籤後能找到自己的座位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能討論及發表對古蹟的認識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能討論對聯即刻字的意義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能根據聖蹟亭亭序內容完成學習單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課程特定儀式，有助學生準備進入課程並期待課程內容。抽籤分組，讓學生學習與不同的人合作。</w:t>
            </w: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每位同學均有任務，增加小組向心力。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小組討論對古蹟的認識，加深小組羈絆與情感。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  <w:r w:rsidRPr="00E67688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興建</w:t>
            </w:r>
            <w:r w:rsidRPr="00DC589F">
              <w:rPr>
                <w:rFonts w:ascii="標楷體" w:eastAsia="標楷體" w:hAnsi="標楷體"/>
                <w:color w:val="000000"/>
              </w:rPr>
              <w:t>(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改建</w:t>
            </w:r>
            <w:r w:rsidRPr="00DC589F">
              <w:rPr>
                <w:rFonts w:ascii="標楷體" w:eastAsia="標楷體" w:hAnsi="標楷體"/>
                <w:color w:val="000000"/>
              </w:rPr>
              <w:t>)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年代、興建背景、古蹟意義、建築特色為參訪學習單上各古蹟均須完成的任務，教師先行示範。</w:t>
            </w: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5.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古蹟對聯與亭上刻字通常都與該古蹟的歷史、特色、環境相關，讓學生從中學到所有的古蹟都離不開人與環境。</w:t>
            </w: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6.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閱讀亭序可迅速了解古蹟由來與特色，讓學生感受文字的力量，同時也呼應聖蹟亭文化上的意義。</w:t>
            </w:r>
          </w:p>
        </w:tc>
      </w:tr>
      <w:tr w:rsidR="00433AF4" w:rsidRPr="00DC589F" w:rsidTr="00031BD8">
        <w:trPr>
          <w:trHeight w:val="5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589F">
              <w:rPr>
                <w:rFonts w:ascii="標楷體" w:eastAsia="標楷體" w:hAnsi="標楷體" w:hint="eastAsia"/>
                <w:color w:val="000000"/>
              </w:rPr>
              <w:t>能從課程內容中了解古往今來均有許多人為龍潭在地文化努力，並從中產生在地文化覺知。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活動二</w:t>
            </w:r>
          </w:p>
          <w:p w:rsidR="00433AF4" w:rsidRPr="00DC589F" w:rsidRDefault="00433AF4" w:rsidP="00031BD8">
            <w:pPr>
              <w:pStyle w:val="ListParagraph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 w:hint="eastAsia"/>
                <w:color w:val="000000"/>
              </w:rPr>
              <w:t>利用口頭方式複習聖蹟亭相關資訊。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2.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發下聖蹟亭「送聖蹟」相關新聞報導內容，小組討論「為什麼在沒有經費補助的情況下，龍潭導覽協會仍執意每年籌募經費辦理送聖蹟活動？背後意義何在？」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3.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小組口頭報告</w:t>
            </w:r>
            <w:r w:rsidRPr="00DC589F">
              <w:rPr>
                <w:rFonts w:ascii="標楷體" w:eastAsia="標楷體" w:hAnsi="標楷體"/>
                <w:color w:val="000000"/>
              </w:rPr>
              <w:t>(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每組</w:t>
            </w:r>
            <w:r w:rsidRPr="00DC589F">
              <w:rPr>
                <w:rFonts w:ascii="標楷體" w:eastAsia="標楷體" w:hAnsi="標楷體"/>
                <w:color w:val="000000"/>
              </w:rPr>
              <w:t>2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分鐘，每位同學均需上台並發言</w:t>
            </w:r>
            <w:r w:rsidRPr="00DC589F">
              <w:rPr>
                <w:rFonts w:ascii="標楷體" w:eastAsia="標楷體" w:hAnsi="標楷體"/>
                <w:color w:val="000000"/>
              </w:rPr>
              <w:t xml:space="preserve">) 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4.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教師總結及講評。</w:t>
            </w: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能口頭回答教師提問問題</w:t>
            </w:r>
          </w:p>
          <w:p w:rsidR="00433AF4" w:rsidRPr="00E67688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能閱讀新聞報導，從中發想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並討論</w:t>
            </w:r>
          </w:p>
          <w:p w:rsidR="00433AF4" w:rsidRPr="00E67688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小組能分配口頭報告內容</w:t>
            </w: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並進行口頭報告</w:t>
            </w: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3AF4" w:rsidRDefault="00433AF4" w:rsidP="00031BD8">
            <w:pPr>
              <w:widowControl/>
              <w:ind w:hanging="175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DC589F" w:rsidRDefault="00433AF4" w:rsidP="00031BD8">
            <w:pPr>
              <w:widowControl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DB2A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藉由口頭問答了解學生是否已對聖蹟亭有基本的認識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DB2A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多元閱讀再透過討論，整理與釐清個人觀點。</w:t>
            </w:r>
          </w:p>
          <w:p w:rsidR="00433AF4" w:rsidRPr="00DB2AD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利用口頭報告方式了解各小組想法</w:t>
            </w:r>
            <w:r w:rsidRPr="00DB2A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學生可對自我觀念進行再建構。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帶出</w:t>
            </w:r>
            <w:r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：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聖蹟亭從</w:t>
            </w:r>
            <w:r w:rsidRPr="00DC589F">
              <w:rPr>
                <w:rFonts w:ascii="標楷體" w:eastAsia="標楷體" w:hAnsi="標楷體"/>
                <w:color w:val="000000"/>
              </w:rPr>
              <w:t>1875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年興建能存續至今，成為目前全台所存面積最大的聖蹟亭，是許多人共同努力的結果，所以在觀看古蹟的時候，也應該想到這是許多前人為龍潭在地文化努力的成果。</w:t>
            </w:r>
          </w:p>
        </w:tc>
      </w:tr>
      <w:tr w:rsidR="00433AF4" w:rsidRPr="00DC589F" w:rsidTr="00031BD8">
        <w:trPr>
          <w:trHeight w:val="5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Helvetica" w:hint="eastAsia"/>
                <w:color w:val="000000"/>
                <w:shd w:val="clear" w:color="auto" w:fill="FFFFFF"/>
              </w:rPr>
              <w:t>能藉由認識古蹟體驗龍潭人文情懷，並透過學習單的教學內容與景點的對照，加深對龍潭古蹟的認識。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676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活動三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1.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教師利用投影片展示龍元宮、武德殿、龍潭國小日式宿舍、南天宮及菱潭街相關簡介。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2.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說明小組第二天的參訪任務</w:t>
            </w:r>
            <w:r w:rsidRPr="00DC589F">
              <w:rPr>
                <w:rFonts w:ascii="標楷體" w:eastAsia="標楷體" w:hAnsi="標楷體"/>
                <w:color w:val="000000"/>
              </w:rPr>
              <w:t>—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編寫龍潭主題刊物，由小組選定主題。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3.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決定訪問對象並編寫訪談表。</w:t>
            </w:r>
          </w:p>
          <w:p w:rsidR="00433AF4" w:rsidRPr="00DC589F" w:rsidRDefault="00433AF4" w:rsidP="00031BD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589F">
              <w:rPr>
                <w:rFonts w:ascii="標楷體" w:eastAsia="標楷體" w:hAnsi="標楷體"/>
                <w:color w:val="000000"/>
              </w:rPr>
              <w:t>4.</w:t>
            </w:r>
            <w:r w:rsidRPr="00DC589F">
              <w:rPr>
                <w:rFonts w:ascii="標楷體" w:eastAsia="標楷體" w:hAnsi="標楷體" w:hint="eastAsia"/>
                <w:color w:val="000000"/>
              </w:rPr>
              <w:t>發下小組搜尋資料任務單，下午以小組為單位進行資料蒐集。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能專心聆聽並適時回答問題</w:t>
            </w: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能回答小組任務並選定小組主題</w:t>
            </w: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能根據範例編寫至少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5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道訪談問題</w:t>
            </w:r>
            <w:r w:rsidRPr="00001A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並設計追問問題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Default="00433AF4" w:rsidP="00031BD8">
            <w:pPr>
              <w:widowControl/>
              <w:ind w:hanging="175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9101F0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9101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進行簡介</w:t>
            </w:r>
            <w:r w:rsidRPr="00C51A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Pr="009101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讓學生對參訪任務有基本認識，並確認參訪重點。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小組擇定不同主題</w:t>
            </w:r>
            <w:r w:rsidRPr="00C51A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，避免發表內容過度重疊及資源浪費。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C51A05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0135B2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0135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編寫訪談表建立訪問時的勇氣並避免言之無物。</w:t>
            </w:r>
          </w:p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33AF4" w:rsidRPr="00DC589F" w:rsidTr="00031BD8">
        <w:trPr>
          <w:trHeight w:val="5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E67688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Pr="00DC589F" w:rsidRDefault="00433AF4" w:rsidP="00031BD8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DC589F">
              <w:rPr>
                <w:rFonts w:ascii="標楷體" w:eastAsia="標楷體" w:hAnsi="標楷體" w:hint="eastAsia"/>
                <w:shd w:val="clear" w:color="auto" w:fill="FFFFFF"/>
              </w:rPr>
              <w:t>能透過攝影技巧的學習與速寫能力的培養</w:t>
            </w:r>
          </w:p>
          <w:p w:rsidR="00433AF4" w:rsidRPr="00DC589F" w:rsidRDefault="00433AF4" w:rsidP="00031BD8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DC589F">
              <w:rPr>
                <w:rFonts w:ascii="標楷體" w:eastAsia="標楷體" w:hAnsi="標楷體" w:hint="eastAsia"/>
                <w:shd w:val="clear" w:color="auto" w:fill="FFFFFF"/>
              </w:rPr>
              <w:t>，將龍潭的特色古蹟融入個人感受與視角</w:t>
            </w:r>
          </w:p>
          <w:p w:rsidR="00433AF4" w:rsidRPr="00A5344F" w:rsidRDefault="00433AF4" w:rsidP="00031BD8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589F">
              <w:rPr>
                <w:rFonts w:ascii="標楷體" w:eastAsia="標楷體" w:hAnsi="標楷體" w:hint="eastAsia"/>
                <w:shd w:val="clear" w:color="auto" w:fill="FFFFFF"/>
              </w:rPr>
              <w:t>，一一記錄、描繪下來。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活動四</w:t>
            </w:r>
          </w:p>
          <w:p w:rsidR="00433AF4" w:rsidRPr="0064476F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  <w:u w:val="single"/>
              </w:rPr>
            </w:pPr>
            <w:r w:rsidRPr="0064476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  <w:u w:val="single"/>
              </w:rPr>
              <w:t>攝影教學</w:t>
            </w:r>
          </w:p>
          <w:p w:rsidR="00433AF4" w:rsidRPr="00DC589F" w:rsidRDefault="00433AF4" w:rsidP="00433AF4">
            <w:pPr>
              <w:ind w:left="31680" w:hangingChars="95" w:firstLine="316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DC589F">
              <w:rPr>
                <w:rFonts w:ascii="標楷體" w:eastAsia="標楷體" w:hAnsi="標楷體" w:hint="eastAsia"/>
                <w:szCs w:val="24"/>
              </w:rPr>
              <w:t>瞭解傳統相機與數位相機的差異與優缺點。</w:t>
            </w:r>
          </w:p>
          <w:p w:rsidR="00433AF4" w:rsidRPr="00DC589F" w:rsidRDefault="00433AF4" w:rsidP="00433AF4">
            <w:pPr>
              <w:ind w:left="31680" w:hangingChars="101" w:firstLine="31680"/>
              <w:rPr>
                <w:rFonts w:ascii="標楷體" w:eastAsia="標楷體" w:hAnsi="標楷體"/>
                <w:szCs w:val="24"/>
              </w:rPr>
            </w:pPr>
            <w:r w:rsidRPr="006B1F6D">
              <w:rPr>
                <w:rFonts w:ascii="標楷體" w:eastAsia="標楷體" w:hAnsi="標楷體" w:cs="Arial"/>
                <w:szCs w:val="24"/>
              </w:rPr>
              <w:t>2.</w:t>
            </w:r>
            <w:r w:rsidRPr="00DC589F">
              <w:rPr>
                <w:rFonts w:ascii="標楷體" w:eastAsia="標楷體" w:hAnsi="標楷體" w:hint="eastAsia"/>
                <w:szCs w:val="24"/>
              </w:rPr>
              <w:t>認識相機基本功能與攝影技巧，並且瞭解一張好照片必</w:t>
            </w:r>
            <w:r w:rsidRPr="00DC589F">
              <w:rPr>
                <w:rFonts w:ascii="標楷體" w:eastAsia="標楷體" w:hAnsi="標楷體"/>
                <w:szCs w:val="24"/>
              </w:rPr>
              <w:t xml:space="preserve">      </w:t>
            </w:r>
            <w:r w:rsidRPr="00DC589F">
              <w:rPr>
                <w:rFonts w:ascii="標楷體" w:eastAsia="標楷體" w:hAnsi="標楷體" w:hint="eastAsia"/>
                <w:szCs w:val="24"/>
              </w:rPr>
              <w:t>備的三大要素：對焦的清晰、光影的控制、幾何的構圖。</w:t>
            </w:r>
          </w:p>
          <w:p w:rsidR="00433AF4" w:rsidRPr="00DC589F" w:rsidRDefault="00433AF4" w:rsidP="00433AF4">
            <w:pPr>
              <w:ind w:left="31680" w:hangingChars="101" w:firstLine="31680"/>
              <w:rPr>
                <w:rFonts w:ascii="Arial" w:hAnsi="Arial" w:cs="Arial"/>
                <w:szCs w:val="24"/>
              </w:rPr>
            </w:pPr>
            <w:r w:rsidRPr="00DC589F">
              <w:rPr>
                <w:rFonts w:ascii="標楷體" w:eastAsia="標楷體" w:hAnsi="標楷體"/>
                <w:szCs w:val="24"/>
              </w:rPr>
              <w:t>3.</w:t>
            </w:r>
            <w:r w:rsidRPr="00DC589F">
              <w:rPr>
                <w:rFonts w:ascii="標楷體" w:eastAsia="標楷體" w:hAnsi="標楷體" w:hint="eastAsia"/>
                <w:szCs w:val="24"/>
              </w:rPr>
              <w:t>建築物拍攝、取景重點教學與提示。</w:t>
            </w:r>
          </w:p>
          <w:p w:rsidR="00433AF4" w:rsidRPr="00DC589F" w:rsidRDefault="00433AF4" w:rsidP="00031BD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4.</w:t>
            </w:r>
            <w:r w:rsidRPr="00DC589F">
              <w:rPr>
                <w:rFonts w:ascii="標楷體" w:eastAsia="標楷體" w:hAnsi="標楷體" w:hint="eastAsia"/>
                <w:szCs w:val="24"/>
              </w:rPr>
              <w:t>利用學習的攝影技巧進行創作活動。</w:t>
            </w:r>
          </w:p>
          <w:p w:rsidR="00433AF4" w:rsidRPr="00DC589F" w:rsidRDefault="00433AF4" w:rsidP="00031BD8">
            <w:pPr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DC589F">
              <w:rPr>
                <w:rFonts w:ascii="標楷體" w:eastAsia="標楷體" w:hAnsi="標楷體" w:hint="eastAsia"/>
                <w:b/>
                <w:szCs w:val="24"/>
                <w:u w:val="single"/>
              </w:rPr>
              <w:t>速寫教學</w:t>
            </w:r>
          </w:p>
          <w:p w:rsidR="00433AF4" w:rsidRDefault="00433AF4" w:rsidP="00433AF4">
            <w:pPr>
              <w:ind w:left="31680" w:hangingChars="101" w:firstLine="316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1</w:t>
            </w:r>
            <w:r w:rsidRPr="006B1F6D">
              <w:rPr>
                <w:rFonts w:ascii="標楷體" w:eastAsia="標楷體" w:hAnsi="標楷體" w:cs="Arial"/>
                <w:szCs w:val="24"/>
              </w:rPr>
              <w:t>.</w:t>
            </w:r>
            <w:r w:rsidRPr="00DC589F">
              <w:rPr>
                <w:rFonts w:ascii="標楷體" w:eastAsia="標楷體" w:hAnsi="標楷體" w:hint="eastAsia"/>
              </w:rPr>
              <w:t>速寫是在現場快速完成的手繪藝術且具有紀錄性質的創作方式。</w:t>
            </w:r>
          </w:p>
          <w:p w:rsidR="00433AF4" w:rsidRDefault="00433AF4" w:rsidP="00433AF4">
            <w:pPr>
              <w:ind w:left="31680" w:hangingChars="101" w:firstLine="316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將蒐集與取景的照片，透過個人感受進行轉化與構圖。</w:t>
            </w:r>
          </w:p>
          <w:p w:rsidR="00433AF4" w:rsidRDefault="00433AF4" w:rsidP="00433AF4">
            <w:pPr>
              <w:ind w:left="31680" w:hangingChars="101" w:firstLine="316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透過速寫技巧的學習，將拍攝完的照片與取景，以速寫的方式呈現出來。</w:t>
            </w:r>
          </w:p>
          <w:p w:rsidR="00433AF4" w:rsidRDefault="00433AF4" w:rsidP="00433AF4">
            <w:pPr>
              <w:ind w:left="31680" w:hangingChars="101" w:firstLine="316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能將攝影或速寫作品結合小組探究的主題，發表於社群網站中。</w:t>
            </w:r>
          </w:p>
          <w:p w:rsidR="00433AF4" w:rsidRPr="00FF3891" w:rsidRDefault="00433AF4" w:rsidP="00433AF4">
            <w:pPr>
              <w:ind w:left="31680" w:hangingChars="101" w:firstLine="316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433AF4">
            <w:pPr>
              <w:ind w:left="31680" w:hangingChars="101" w:firstLine="316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6B1F6D" w:rsidRDefault="00433AF4" w:rsidP="00031BD8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能將學習的攝影技巧應用於創作上。</w:t>
            </w: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能以速寫的方式呈現並記錄生活中的人事物。</w:t>
            </w:r>
          </w:p>
          <w:p w:rsidR="00433AF4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433AF4" w:rsidRPr="00E67688" w:rsidRDefault="00433AF4" w:rsidP="00031BD8">
            <w:pPr>
              <w:widowControl/>
              <w:ind w:right="-108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能整合文字與圖案，讓小組探究的主題更加豐富與美化。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33AF4" w:rsidRDefault="00433AF4" w:rsidP="00031BD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FF389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進行相機構造與功能的簡介，讓學</w:t>
            </w:r>
          </w:p>
          <w:p w:rsidR="00433AF4" w:rsidRPr="00FF3891" w:rsidRDefault="00433AF4" w:rsidP="00433AF4">
            <w:pPr>
              <w:widowControl/>
              <w:ind w:leftChars="10" w:left="31680" w:hangingChars="83" w:firstLine="3168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</w:t>
            </w:r>
            <w:r w:rsidRPr="00FF389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生對相機有基本認識，並瞭解一張優質照片的拍攝重點。</w:t>
            </w:r>
          </w:p>
          <w:p w:rsidR="00433AF4" w:rsidRPr="00DC589F" w:rsidRDefault="00433AF4" w:rsidP="00433AF4">
            <w:pPr>
              <w:ind w:leftChars="-4" w:left="31680" w:hangingChars="72" w:firstLine="31680"/>
              <w:rPr>
                <w:rFonts w:ascii="標楷體" w:eastAsia="標楷體" w:hAnsi="標楷體"/>
                <w:szCs w:val="24"/>
              </w:rPr>
            </w:pPr>
            <w:r w:rsidRPr="00DC589F">
              <w:rPr>
                <w:rFonts w:ascii="標楷體" w:eastAsia="標楷體" w:hAnsi="標楷體"/>
                <w:szCs w:val="24"/>
              </w:rPr>
              <w:t>2.</w:t>
            </w:r>
            <w:r w:rsidRPr="00DC589F">
              <w:rPr>
                <w:rFonts w:ascii="標楷體" w:eastAsia="標楷體" w:hAnsi="標楷體" w:hint="eastAsia"/>
                <w:szCs w:val="24"/>
              </w:rPr>
              <w:t>建築物主題的攝影作品鑑賞，透過藝術家的作品範例說明，加深學生對於建築物拍攝技巧的掌握。</w:t>
            </w:r>
          </w:p>
          <w:p w:rsidR="00433AF4" w:rsidRPr="00DC589F" w:rsidRDefault="00433AF4" w:rsidP="00433AF4">
            <w:pPr>
              <w:widowControl/>
              <w:ind w:leftChars="-13" w:left="31680" w:hanging="315"/>
              <w:jc w:val="both"/>
              <w:rPr>
                <w:rFonts w:ascii="標楷體" w:eastAsia="標楷體" w:hAnsi="標楷體"/>
              </w:rPr>
            </w:pPr>
            <w:r w:rsidRPr="00FF389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DC589F">
              <w:rPr>
                <w:rFonts w:ascii="標楷體" w:eastAsia="標楷體" w:hAnsi="標楷體" w:hint="eastAsia"/>
              </w:rPr>
              <w:t>透過速寫技巧教學，讓學生能以速寫方式記錄此次營隊戶外課程所觀察的人事物。</w:t>
            </w:r>
          </w:p>
          <w:p w:rsidR="00433AF4" w:rsidRPr="00E67688" w:rsidRDefault="00433AF4" w:rsidP="00433AF4">
            <w:pPr>
              <w:widowControl/>
              <w:ind w:leftChars="-13" w:left="31680" w:hanging="315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攝影與速寫作品發表與分享。</w:t>
            </w:r>
          </w:p>
        </w:tc>
      </w:tr>
    </w:tbl>
    <w:p w:rsidR="00433AF4" w:rsidRPr="00DD1C9B" w:rsidRDefault="00433AF4" w:rsidP="00C65C76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/>
    <w:p w:rsidR="00433AF4" w:rsidRDefault="00433AF4" w:rsidP="00BB60CC">
      <w:r>
        <w:rPr>
          <w:rFonts w:hint="eastAsia"/>
        </w:rPr>
        <w:t>歲月龍潭</w:t>
      </w:r>
      <w:r>
        <w:rPr>
          <w:rFonts w:ascii="新細明體" w:hAnsi="新細明體" w:hint="eastAsia"/>
        </w:rPr>
        <w:t>．</w:t>
      </w:r>
      <w:r>
        <w:rPr>
          <w:rFonts w:hint="eastAsia"/>
        </w:rPr>
        <w:t>人文行旅</w:t>
      </w:r>
    </w:p>
    <w:p w:rsidR="00433AF4" w:rsidRDefault="00433AF4" w:rsidP="00BB60CC"/>
    <w:p w:rsidR="00433AF4" w:rsidRDefault="00433AF4" w:rsidP="00BB60CC">
      <w:r>
        <w:rPr>
          <w:rFonts w:hint="eastAsia"/>
        </w:rPr>
        <w:t>一、營隊流程</w:t>
      </w:r>
      <w:r>
        <w:rPr>
          <w:rFonts w:ascii="新細明體" w:hAnsi="新細明體" w:hint="eastAsia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3"/>
        <w:gridCol w:w="2663"/>
        <w:gridCol w:w="2664"/>
        <w:gridCol w:w="2664"/>
      </w:tblGrid>
      <w:tr w:rsidR="00433AF4" w:rsidRPr="00A951B2" w:rsidTr="00031BD8">
        <w:trPr>
          <w:trHeight w:val="749"/>
        </w:trPr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center"/>
            </w:pPr>
          </w:p>
        </w:tc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第一天</w:t>
            </w:r>
          </w:p>
        </w:tc>
        <w:tc>
          <w:tcPr>
            <w:tcW w:w="2664" w:type="dxa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第二天</w:t>
            </w:r>
          </w:p>
        </w:tc>
        <w:tc>
          <w:tcPr>
            <w:tcW w:w="2664" w:type="dxa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第三天</w:t>
            </w:r>
          </w:p>
        </w:tc>
      </w:tr>
      <w:tr w:rsidR="00433AF4" w:rsidRPr="00A951B2" w:rsidTr="00031BD8">
        <w:trPr>
          <w:trHeight w:val="1146"/>
        </w:trPr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上午</w:t>
            </w:r>
            <w:r w:rsidRPr="00A951B2">
              <w:t>(8:00-12:00)</w:t>
            </w:r>
          </w:p>
        </w:tc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both"/>
            </w:pPr>
            <w:r w:rsidRPr="00A951B2">
              <w:rPr>
                <w:rFonts w:hint="eastAsia"/>
              </w:rPr>
              <w:t>探訪龍潭古蹟</w:t>
            </w:r>
            <w:r w:rsidRPr="00A951B2">
              <w:rPr>
                <w:rFonts w:ascii="新細明體" w:hAnsi="新細明體" w:hint="eastAsia"/>
              </w:rPr>
              <w:t>－</w:t>
            </w:r>
            <w:r w:rsidRPr="00A951B2">
              <w:rPr>
                <w:rFonts w:hint="eastAsia"/>
              </w:rPr>
              <w:t>走訪前人文化</w:t>
            </w:r>
          </w:p>
        </w:tc>
        <w:tc>
          <w:tcPr>
            <w:tcW w:w="2664" w:type="dxa"/>
            <w:vAlign w:val="center"/>
          </w:tcPr>
          <w:p w:rsidR="00433AF4" w:rsidRPr="00A951B2" w:rsidRDefault="00433AF4" w:rsidP="00031BD8">
            <w:pPr>
              <w:jc w:val="both"/>
            </w:pPr>
            <w:r w:rsidRPr="00A951B2">
              <w:rPr>
                <w:rFonts w:hint="eastAsia"/>
              </w:rPr>
              <w:t>龍潭古蹟踏查</w:t>
            </w:r>
          </w:p>
          <w:p w:rsidR="00433AF4" w:rsidRPr="00A951B2" w:rsidRDefault="00433AF4" w:rsidP="00031BD8">
            <w:pPr>
              <w:jc w:val="both"/>
            </w:pPr>
            <w:r w:rsidRPr="00A951B2">
              <w:t>(</w:t>
            </w:r>
            <w:r w:rsidRPr="00A951B2">
              <w:rPr>
                <w:rFonts w:hint="eastAsia"/>
              </w:rPr>
              <w:t>龍元宮、南天宮、日式宿舍、菱潭街</w:t>
            </w:r>
            <w:r w:rsidRPr="00A951B2">
              <w:t>)</w:t>
            </w:r>
          </w:p>
        </w:tc>
        <w:tc>
          <w:tcPr>
            <w:tcW w:w="2664" w:type="dxa"/>
            <w:vAlign w:val="center"/>
          </w:tcPr>
          <w:p w:rsidR="00433AF4" w:rsidRPr="00A951B2" w:rsidRDefault="00433AF4" w:rsidP="00031BD8">
            <w:pPr>
              <w:jc w:val="both"/>
            </w:pPr>
            <w:r w:rsidRPr="00A951B2">
              <w:rPr>
                <w:rFonts w:hint="eastAsia"/>
              </w:rPr>
              <w:t>小組發表與回饋</w:t>
            </w:r>
          </w:p>
        </w:tc>
      </w:tr>
      <w:tr w:rsidR="00433AF4" w:rsidRPr="00A951B2" w:rsidTr="00031BD8">
        <w:trPr>
          <w:trHeight w:val="1146"/>
        </w:trPr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中午</w:t>
            </w:r>
            <w:r w:rsidRPr="00A951B2">
              <w:t>(12:00-13:00)</w:t>
            </w:r>
          </w:p>
        </w:tc>
        <w:tc>
          <w:tcPr>
            <w:tcW w:w="7991" w:type="dxa"/>
            <w:gridSpan w:val="3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午餐</w:t>
            </w:r>
          </w:p>
        </w:tc>
      </w:tr>
      <w:tr w:rsidR="00433AF4" w:rsidRPr="00A951B2" w:rsidTr="00031BD8">
        <w:trPr>
          <w:trHeight w:val="1245"/>
        </w:trPr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center"/>
            </w:pPr>
            <w:r w:rsidRPr="00A951B2">
              <w:rPr>
                <w:rFonts w:hint="eastAsia"/>
              </w:rPr>
              <w:t>下午</w:t>
            </w:r>
            <w:r w:rsidRPr="00A951B2">
              <w:t>(13:00-16:00)</w:t>
            </w:r>
          </w:p>
        </w:tc>
        <w:tc>
          <w:tcPr>
            <w:tcW w:w="2663" w:type="dxa"/>
            <w:vAlign w:val="center"/>
          </w:tcPr>
          <w:p w:rsidR="00433AF4" w:rsidRPr="00A951B2" w:rsidRDefault="00433AF4" w:rsidP="00031BD8">
            <w:pPr>
              <w:jc w:val="both"/>
            </w:pPr>
            <w:r w:rsidRPr="00A951B2">
              <w:rPr>
                <w:rFonts w:hint="eastAsia"/>
              </w:rPr>
              <w:t>小組議題擬定與資料收集</w:t>
            </w:r>
          </w:p>
        </w:tc>
        <w:tc>
          <w:tcPr>
            <w:tcW w:w="2664" w:type="dxa"/>
            <w:vAlign w:val="center"/>
          </w:tcPr>
          <w:p w:rsidR="00433AF4" w:rsidRPr="00A951B2" w:rsidRDefault="00433AF4" w:rsidP="00031BD8">
            <w:pPr>
              <w:jc w:val="both"/>
            </w:pPr>
            <w:r w:rsidRPr="00A951B2">
              <w:rPr>
                <w:rFonts w:hint="eastAsia"/>
              </w:rPr>
              <w:t>小組資料統整與討論</w:t>
            </w:r>
          </w:p>
        </w:tc>
        <w:tc>
          <w:tcPr>
            <w:tcW w:w="2664" w:type="dxa"/>
          </w:tcPr>
          <w:p w:rsidR="00433AF4" w:rsidRPr="00A951B2" w:rsidRDefault="00433AF4" w:rsidP="00031BD8"/>
        </w:tc>
      </w:tr>
    </w:tbl>
    <w:p w:rsidR="00433AF4" w:rsidRDefault="00433AF4" w:rsidP="00BB60CC"/>
    <w:p w:rsidR="00433AF4" w:rsidRDefault="00433AF4" w:rsidP="00BB60CC">
      <w:r>
        <w:rPr>
          <w:rFonts w:hint="eastAsia"/>
        </w:rPr>
        <w:t>二、主題</w:t>
      </w:r>
      <w:r>
        <w:rPr>
          <w:rFonts w:ascii="新細明體" w:hAnsi="新細明體" w:hint="eastAsia"/>
        </w:rPr>
        <w:t>：</w:t>
      </w:r>
      <w:r>
        <w:rPr>
          <w:rFonts w:hint="eastAsia"/>
        </w:rPr>
        <w:t>建築</w:t>
      </w:r>
    </w:p>
    <w:p w:rsidR="00433AF4" w:rsidRDefault="00433AF4" w:rsidP="00BB60CC">
      <w:r>
        <w:rPr>
          <w:rFonts w:hint="eastAsia"/>
        </w:rPr>
        <w:t>三、次主題</w:t>
      </w:r>
      <w:r>
        <w:rPr>
          <w:rFonts w:ascii="新細明體" w:hAnsi="新細明體" w:hint="eastAsia"/>
        </w:rPr>
        <w:t>：</w:t>
      </w:r>
      <w:r>
        <w:rPr>
          <w:rFonts w:ascii="新細明體"/>
        </w:rPr>
        <w:br/>
      </w:r>
      <w:r>
        <w:rPr>
          <w:rFonts w:ascii="新細明體" w:hAnsi="新細明體"/>
        </w:rPr>
        <w:t xml:space="preserve">            </w:t>
      </w:r>
      <w:r>
        <w:rPr>
          <w:rFonts w:hint="eastAsia"/>
        </w:rPr>
        <w:t>聖蹟亭</w:t>
      </w:r>
    </w:p>
    <w:p w:rsidR="00433AF4" w:rsidRDefault="00433AF4" w:rsidP="00BB60CC">
      <w:r>
        <w:t xml:space="preserve">            </w:t>
      </w:r>
      <w:r>
        <w:rPr>
          <w:rFonts w:hint="eastAsia"/>
        </w:rPr>
        <w:t>武德殿</w:t>
      </w:r>
    </w:p>
    <w:p w:rsidR="00433AF4" w:rsidRDefault="00433AF4" w:rsidP="00BB60CC">
      <w:r>
        <w:t xml:space="preserve">            </w:t>
      </w:r>
      <w:r>
        <w:rPr>
          <w:rFonts w:hint="eastAsia"/>
        </w:rPr>
        <w:t>龍元宮</w:t>
      </w:r>
    </w:p>
    <w:p w:rsidR="00433AF4" w:rsidRDefault="00433AF4" w:rsidP="00BB60CC">
      <w:r>
        <w:t xml:space="preserve">            </w:t>
      </w:r>
      <w:r>
        <w:rPr>
          <w:rFonts w:hint="eastAsia"/>
        </w:rPr>
        <w:t>南天宮</w:t>
      </w:r>
    </w:p>
    <w:p w:rsidR="00433AF4" w:rsidRDefault="00433AF4" w:rsidP="00BB60CC">
      <w:r>
        <w:t xml:space="preserve">            </w:t>
      </w:r>
      <w:r>
        <w:rPr>
          <w:rFonts w:hint="eastAsia"/>
        </w:rPr>
        <w:t>菱潭街</w:t>
      </w:r>
    </w:p>
    <w:p w:rsidR="00433AF4" w:rsidRDefault="00433AF4" w:rsidP="00BB60CC">
      <w:r>
        <w:t xml:space="preserve">            </w:t>
      </w:r>
      <w:r>
        <w:rPr>
          <w:rFonts w:hint="eastAsia"/>
        </w:rPr>
        <w:t>日式宿舍</w:t>
      </w:r>
    </w:p>
    <w:p w:rsidR="00433AF4" w:rsidRDefault="00433AF4" w:rsidP="00BB60CC">
      <w:r>
        <w:rPr>
          <w:rFonts w:hint="eastAsia"/>
        </w:rPr>
        <w:t>四、任務</w:t>
      </w:r>
      <w:r>
        <w:rPr>
          <w:rFonts w:ascii="新細明體" w:hAnsi="新細明體" w:hint="eastAsia"/>
        </w:rPr>
        <w:t>：</w:t>
      </w:r>
      <w:r>
        <w:rPr>
          <w:rFonts w:hint="eastAsia"/>
        </w:rPr>
        <w:t>拍照</w:t>
      </w:r>
    </w:p>
    <w:p w:rsidR="00433AF4" w:rsidRDefault="00433AF4" w:rsidP="00BB60CC">
      <w:r>
        <w:t xml:space="preserve">          </w:t>
      </w:r>
      <w:r>
        <w:rPr>
          <w:rFonts w:hint="eastAsia"/>
        </w:rPr>
        <w:t>手繪</w:t>
      </w:r>
    </w:p>
    <w:p w:rsidR="00433AF4" w:rsidRDefault="00433AF4" w:rsidP="00BB60CC">
      <w:r>
        <w:t xml:space="preserve">          </w:t>
      </w:r>
      <w:r>
        <w:rPr>
          <w:rFonts w:hint="eastAsia"/>
        </w:rPr>
        <w:t>簡介</w:t>
      </w:r>
    </w:p>
    <w:p w:rsidR="00433AF4" w:rsidRDefault="00433AF4" w:rsidP="00BB60CC">
      <w:r>
        <w:t xml:space="preserve">          </w:t>
      </w:r>
      <w:r>
        <w:rPr>
          <w:rFonts w:hint="eastAsia"/>
        </w:rPr>
        <w:t>訪問</w:t>
      </w:r>
      <w:r>
        <w:rPr>
          <w:rFonts w:ascii="新細明體" w:hAnsi="新細明體" w:hint="eastAsia"/>
        </w:rPr>
        <w:t>「</w:t>
      </w:r>
      <w:r>
        <w:rPr>
          <w:rFonts w:hint="eastAsia"/>
        </w:rPr>
        <w:t>人</w:t>
      </w:r>
      <w:r>
        <w:rPr>
          <w:rFonts w:ascii="新細明體" w:hAnsi="新細明體" w:hint="eastAsia"/>
        </w:rPr>
        <w:t>」</w:t>
      </w:r>
    </w:p>
    <w:p w:rsidR="00433AF4" w:rsidRDefault="00433AF4" w:rsidP="00BB60CC">
      <w:r>
        <w:t xml:space="preserve">          </w:t>
      </w:r>
      <w:r>
        <w:rPr>
          <w:rFonts w:hint="eastAsia"/>
        </w:rPr>
        <w:t>個人觀點</w:t>
      </w:r>
    </w:p>
    <w:p w:rsidR="00433AF4" w:rsidRDefault="00433AF4" w:rsidP="00BB60CC">
      <w:r>
        <w:rPr>
          <w:rFonts w:hint="eastAsia"/>
        </w:rPr>
        <w:t>五、目標</w:t>
      </w:r>
      <w:r>
        <w:rPr>
          <w:rFonts w:ascii="新細明體" w:hAnsi="新細明體" w:hint="eastAsia"/>
        </w:rPr>
        <w:t>：</w:t>
      </w:r>
      <w:r>
        <w:rPr>
          <w:rFonts w:hint="eastAsia"/>
        </w:rPr>
        <w:t>製作龍潭小刊物</w:t>
      </w:r>
    </w:p>
    <w:p w:rsidR="00433AF4" w:rsidRPr="00BB60CC" w:rsidRDefault="00433AF4"/>
    <w:sectPr w:rsidR="00433AF4" w:rsidRPr="00BB60CC" w:rsidSect="00F97DFF"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AF4" w:rsidRDefault="00433AF4" w:rsidP="00F603A6">
      <w:r>
        <w:separator/>
      </w:r>
    </w:p>
  </w:endnote>
  <w:endnote w:type="continuationSeparator" w:id="0">
    <w:p w:rsidR="00433AF4" w:rsidRDefault="00433AF4" w:rsidP="00F60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Arial Unicode MS"/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AF4" w:rsidRDefault="00433AF4" w:rsidP="00F603A6">
      <w:r>
        <w:separator/>
      </w:r>
    </w:p>
  </w:footnote>
  <w:footnote w:type="continuationSeparator" w:id="0">
    <w:p w:rsidR="00433AF4" w:rsidRDefault="00433AF4" w:rsidP="00F60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D3376"/>
    <w:multiLevelType w:val="hybridMultilevel"/>
    <w:tmpl w:val="CE181C98"/>
    <w:lvl w:ilvl="0" w:tplc="66543F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5B2"/>
    <w:rsid w:val="00000B95"/>
    <w:rsid w:val="00001A64"/>
    <w:rsid w:val="00001F2D"/>
    <w:rsid w:val="0000205F"/>
    <w:rsid w:val="0000425B"/>
    <w:rsid w:val="00005CBB"/>
    <w:rsid w:val="000069D1"/>
    <w:rsid w:val="000135B2"/>
    <w:rsid w:val="000137A9"/>
    <w:rsid w:val="00017479"/>
    <w:rsid w:val="0002105F"/>
    <w:rsid w:val="000224CF"/>
    <w:rsid w:val="00023284"/>
    <w:rsid w:val="000241E3"/>
    <w:rsid w:val="00026500"/>
    <w:rsid w:val="000267D1"/>
    <w:rsid w:val="00027BFE"/>
    <w:rsid w:val="000309CF"/>
    <w:rsid w:val="00030ED4"/>
    <w:rsid w:val="00031BD8"/>
    <w:rsid w:val="00036280"/>
    <w:rsid w:val="00036A54"/>
    <w:rsid w:val="00036C94"/>
    <w:rsid w:val="00037FA3"/>
    <w:rsid w:val="000410F0"/>
    <w:rsid w:val="000412F7"/>
    <w:rsid w:val="00042578"/>
    <w:rsid w:val="000433AE"/>
    <w:rsid w:val="0004723A"/>
    <w:rsid w:val="00047E94"/>
    <w:rsid w:val="000505E8"/>
    <w:rsid w:val="00050DF4"/>
    <w:rsid w:val="00050E0F"/>
    <w:rsid w:val="00052139"/>
    <w:rsid w:val="00053833"/>
    <w:rsid w:val="000539B1"/>
    <w:rsid w:val="00053FAA"/>
    <w:rsid w:val="00056345"/>
    <w:rsid w:val="00057D08"/>
    <w:rsid w:val="00057E44"/>
    <w:rsid w:val="00064397"/>
    <w:rsid w:val="00065BAB"/>
    <w:rsid w:val="0006629A"/>
    <w:rsid w:val="00070BD3"/>
    <w:rsid w:val="00074835"/>
    <w:rsid w:val="00077A60"/>
    <w:rsid w:val="00080773"/>
    <w:rsid w:val="00081330"/>
    <w:rsid w:val="000817FB"/>
    <w:rsid w:val="00081841"/>
    <w:rsid w:val="00082263"/>
    <w:rsid w:val="00082AF9"/>
    <w:rsid w:val="00083320"/>
    <w:rsid w:val="00083A4F"/>
    <w:rsid w:val="0008531B"/>
    <w:rsid w:val="0008729D"/>
    <w:rsid w:val="00091912"/>
    <w:rsid w:val="00091C45"/>
    <w:rsid w:val="000927AA"/>
    <w:rsid w:val="00093C33"/>
    <w:rsid w:val="000A0BC3"/>
    <w:rsid w:val="000A2CF5"/>
    <w:rsid w:val="000A4C06"/>
    <w:rsid w:val="000A5744"/>
    <w:rsid w:val="000B20F8"/>
    <w:rsid w:val="000B4E27"/>
    <w:rsid w:val="000B7C4B"/>
    <w:rsid w:val="000C15E5"/>
    <w:rsid w:val="000C41F6"/>
    <w:rsid w:val="000C69A4"/>
    <w:rsid w:val="000C7AE4"/>
    <w:rsid w:val="000C7F8C"/>
    <w:rsid w:val="000D19DB"/>
    <w:rsid w:val="000D2FC9"/>
    <w:rsid w:val="000D330C"/>
    <w:rsid w:val="000D3B7F"/>
    <w:rsid w:val="000D641B"/>
    <w:rsid w:val="000E3A1D"/>
    <w:rsid w:val="000E3CE7"/>
    <w:rsid w:val="000F04B7"/>
    <w:rsid w:val="000F4021"/>
    <w:rsid w:val="000F5251"/>
    <w:rsid w:val="00102363"/>
    <w:rsid w:val="00103B29"/>
    <w:rsid w:val="001042B6"/>
    <w:rsid w:val="00111026"/>
    <w:rsid w:val="0011315E"/>
    <w:rsid w:val="001139C4"/>
    <w:rsid w:val="00115817"/>
    <w:rsid w:val="00117700"/>
    <w:rsid w:val="00120A73"/>
    <w:rsid w:val="001219CD"/>
    <w:rsid w:val="0012391F"/>
    <w:rsid w:val="00123BCA"/>
    <w:rsid w:val="00127805"/>
    <w:rsid w:val="00130296"/>
    <w:rsid w:val="0013171E"/>
    <w:rsid w:val="0013363A"/>
    <w:rsid w:val="00134033"/>
    <w:rsid w:val="0013578A"/>
    <w:rsid w:val="0013603C"/>
    <w:rsid w:val="0013662D"/>
    <w:rsid w:val="00140FF4"/>
    <w:rsid w:val="00141A22"/>
    <w:rsid w:val="001428C6"/>
    <w:rsid w:val="00150D88"/>
    <w:rsid w:val="0015303A"/>
    <w:rsid w:val="001533B8"/>
    <w:rsid w:val="00157DA6"/>
    <w:rsid w:val="00160602"/>
    <w:rsid w:val="00162DC1"/>
    <w:rsid w:val="001634E9"/>
    <w:rsid w:val="00163E13"/>
    <w:rsid w:val="00164224"/>
    <w:rsid w:val="001646A1"/>
    <w:rsid w:val="00165E8A"/>
    <w:rsid w:val="00167895"/>
    <w:rsid w:val="00172145"/>
    <w:rsid w:val="00172FD9"/>
    <w:rsid w:val="0017362F"/>
    <w:rsid w:val="00175780"/>
    <w:rsid w:val="001763EE"/>
    <w:rsid w:val="00176539"/>
    <w:rsid w:val="00176F0B"/>
    <w:rsid w:val="001825BE"/>
    <w:rsid w:val="00186540"/>
    <w:rsid w:val="00190967"/>
    <w:rsid w:val="0019098C"/>
    <w:rsid w:val="001943FF"/>
    <w:rsid w:val="001A779E"/>
    <w:rsid w:val="001B1FCF"/>
    <w:rsid w:val="001B391A"/>
    <w:rsid w:val="001B4E2B"/>
    <w:rsid w:val="001C2A8F"/>
    <w:rsid w:val="001C4EDC"/>
    <w:rsid w:val="001C7A16"/>
    <w:rsid w:val="001D18DD"/>
    <w:rsid w:val="001D6C2D"/>
    <w:rsid w:val="001D6D11"/>
    <w:rsid w:val="001D7242"/>
    <w:rsid w:val="001E02E4"/>
    <w:rsid w:val="001E2386"/>
    <w:rsid w:val="001E2512"/>
    <w:rsid w:val="001E7596"/>
    <w:rsid w:val="001F05DF"/>
    <w:rsid w:val="001F0E82"/>
    <w:rsid w:val="001F25FA"/>
    <w:rsid w:val="001F34D0"/>
    <w:rsid w:val="001F6E8D"/>
    <w:rsid w:val="0020006A"/>
    <w:rsid w:val="0020052B"/>
    <w:rsid w:val="00200DA4"/>
    <w:rsid w:val="002014B2"/>
    <w:rsid w:val="0020150F"/>
    <w:rsid w:val="0020467F"/>
    <w:rsid w:val="00204F91"/>
    <w:rsid w:val="002170DD"/>
    <w:rsid w:val="00220C2C"/>
    <w:rsid w:val="00220E22"/>
    <w:rsid w:val="00223286"/>
    <w:rsid w:val="00224033"/>
    <w:rsid w:val="0022494A"/>
    <w:rsid w:val="00224B0D"/>
    <w:rsid w:val="00225AF6"/>
    <w:rsid w:val="0022667A"/>
    <w:rsid w:val="00227261"/>
    <w:rsid w:val="002278F7"/>
    <w:rsid w:val="00231307"/>
    <w:rsid w:val="0023217A"/>
    <w:rsid w:val="0023249C"/>
    <w:rsid w:val="00233CFB"/>
    <w:rsid w:val="00234262"/>
    <w:rsid w:val="002367CB"/>
    <w:rsid w:val="00241068"/>
    <w:rsid w:val="00241C16"/>
    <w:rsid w:val="00241CE5"/>
    <w:rsid w:val="002428D3"/>
    <w:rsid w:val="002445DA"/>
    <w:rsid w:val="002459FC"/>
    <w:rsid w:val="00246ABF"/>
    <w:rsid w:val="00247482"/>
    <w:rsid w:val="002477BA"/>
    <w:rsid w:val="00247871"/>
    <w:rsid w:val="00251944"/>
    <w:rsid w:val="00251CB0"/>
    <w:rsid w:val="00251E3C"/>
    <w:rsid w:val="0025379B"/>
    <w:rsid w:val="00255260"/>
    <w:rsid w:val="002559AF"/>
    <w:rsid w:val="00255BC9"/>
    <w:rsid w:val="00256F06"/>
    <w:rsid w:val="00262AB1"/>
    <w:rsid w:val="00263D4B"/>
    <w:rsid w:val="00264993"/>
    <w:rsid w:val="00264F50"/>
    <w:rsid w:val="00267338"/>
    <w:rsid w:val="002754BE"/>
    <w:rsid w:val="002756E3"/>
    <w:rsid w:val="00281312"/>
    <w:rsid w:val="00283698"/>
    <w:rsid w:val="00283856"/>
    <w:rsid w:val="002839C6"/>
    <w:rsid w:val="002859EF"/>
    <w:rsid w:val="002872B9"/>
    <w:rsid w:val="00291875"/>
    <w:rsid w:val="00291AFF"/>
    <w:rsid w:val="00294942"/>
    <w:rsid w:val="00294DFE"/>
    <w:rsid w:val="00296587"/>
    <w:rsid w:val="0029673C"/>
    <w:rsid w:val="00297115"/>
    <w:rsid w:val="00297E9A"/>
    <w:rsid w:val="00297F17"/>
    <w:rsid w:val="002A45C1"/>
    <w:rsid w:val="002B0444"/>
    <w:rsid w:val="002B153C"/>
    <w:rsid w:val="002B4E21"/>
    <w:rsid w:val="002B6C43"/>
    <w:rsid w:val="002C08E3"/>
    <w:rsid w:val="002C0F88"/>
    <w:rsid w:val="002C2561"/>
    <w:rsid w:val="002C5806"/>
    <w:rsid w:val="002C721F"/>
    <w:rsid w:val="002C76B9"/>
    <w:rsid w:val="002D170C"/>
    <w:rsid w:val="002D3BCF"/>
    <w:rsid w:val="002D4125"/>
    <w:rsid w:val="002D4D1A"/>
    <w:rsid w:val="002D5909"/>
    <w:rsid w:val="002D5C25"/>
    <w:rsid w:val="002D7C1F"/>
    <w:rsid w:val="002D7C81"/>
    <w:rsid w:val="002E0BD6"/>
    <w:rsid w:val="002E1328"/>
    <w:rsid w:val="002E2813"/>
    <w:rsid w:val="002E5EA5"/>
    <w:rsid w:val="002E6D73"/>
    <w:rsid w:val="002F03CE"/>
    <w:rsid w:val="002F117A"/>
    <w:rsid w:val="002F1D00"/>
    <w:rsid w:val="002F249B"/>
    <w:rsid w:val="002F5DF7"/>
    <w:rsid w:val="00300272"/>
    <w:rsid w:val="00301831"/>
    <w:rsid w:val="00303AF9"/>
    <w:rsid w:val="003049B6"/>
    <w:rsid w:val="00305668"/>
    <w:rsid w:val="003066DF"/>
    <w:rsid w:val="00310004"/>
    <w:rsid w:val="00310801"/>
    <w:rsid w:val="00310F51"/>
    <w:rsid w:val="00311D5D"/>
    <w:rsid w:val="00313AC5"/>
    <w:rsid w:val="003166AF"/>
    <w:rsid w:val="00322EFE"/>
    <w:rsid w:val="00325956"/>
    <w:rsid w:val="00326691"/>
    <w:rsid w:val="00327047"/>
    <w:rsid w:val="003312D0"/>
    <w:rsid w:val="003343B6"/>
    <w:rsid w:val="00335FB3"/>
    <w:rsid w:val="003361B8"/>
    <w:rsid w:val="00342EAB"/>
    <w:rsid w:val="003439DC"/>
    <w:rsid w:val="00344423"/>
    <w:rsid w:val="00344582"/>
    <w:rsid w:val="00345215"/>
    <w:rsid w:val="003469B5"/>
    <w:rsid w:val="00346B6A"/>
    <w:rsid w:val="0034723E"/>
    <w:rsid w:val="00347B78"/>
    <w:rsid w:val="00350544"/>
    <w:rsid w:val="00351629"/>
    <w:rsid w:val="00351D2F"/>
    <w:rsid w:val="003552C7"/>
    <w:rsid w:val="003560CF"/>
    <w:rsid w:val="003576B8"/>
    <w:rsid w:val="00360348"/>
    <w:rsid w:val="003610E8"/>
    <w:rsid w:val="003614EC"/>
    <w:rsid w:val="00363E7E"/>
    <w:rsid w:val="00364D4B"/>
    <w:rsid w:val="00364FC0"/>
    <w:rsid w:val="003653F8"/>
    <w:rsid w:val="003670B5"/>
    <w:rsid w:val="00367F1B"/>
    <w:rsid w:val="00371A7D"/>
    <w:rsid w:val="00373F99"/>
    <w:rsid w:val="00377967"/>
    <w:rsid w:val="00381005"/>
    <w:rsid w:val="003828FB"/>
    <w:rsid w:val="00382EB7"/>
    <w:rsid w:val="00384127"/>
    <w:rsid w:val="00385DEE"/>
    <w:rsid w:val="00390024"/>
    <w:rsid w:val="00392D86"/>
    <w:rsid w:val="0039360A"/>
    <w:rsid w:val="003975B4"/>
    <w:rsid w:val="003A0F84"/>
    <w:rsid w:val="003A18D7"/>
    <w:rsid w:val="003A3D3A"/>
    <w:rsid w:val="003A3FF7"/>
    <w:rsid w:val="003A5009"/>
    <w:rsid w:val="003A5233"/>
    <w:rsid w:val="003A6064"/>
    <w:rsid w:val="003A7980"/>
    <w:rsid w:val="003B10F3"/>
    <w:rsid w:val="003B2238"/>
    <w:rsid w:val="003B22F0"/>
    <w:rsid w:val="003B2E96"/>
    <w:rsid w:val="003B40CD"/>
    <w:rsid w:val="003B45D9"/>
    <w:rsid w:val="003C00D1"/>
    <w:rsid w:val="003C1EBC"/>
    <w:rsid w:val="003C5B87"/>
    <w:rsid w:val="003D07EF"/>
    <w:rsid w:val="003D099C"/>
    <w:rsid w:val="003D2256"/>
    <w:rsid w:val="003D2FFC"/>
    <w:rsid w:val="003D3626"/>
    <w:rsid w:val="003D59CD"/>
    <w:rsid w:val="003D6B14"/>
    <w:rsid w:val="003D7903"/>
    <w:rsid w:val="003E1445"/>
    <w:rsid w:val="003E1494"/>
    <w:rsid w:val="003E19E5"/>
    <w:rsid w:val="003E4F7E"/>
    <w:rsid w:val="003E584A"/>
    <w:rsid w:val="003E5F61"/>
    <w:rsid w:val="003E76CB"/>
    <w:rsid w:val="003E76E5"/>
    <w:rsid w:val="003F04BE"/>
    <w:rsid w:val="003F3589"/>
    <w:rsid w:val="003F5FB0"/>
    <w:rsid w:val="003F6481"/>
    <w:rsid w:val="003F6990"/>
    <w:rsid w:val="00400934"/>
    <w:rsid w:val="00401B6D"/>
    <w:rsid w:val="0040317F"/>
    <w:rsid w:val="00410FFD"/>
    <w:rsid w:val="00412B2C"/>
    <w:rsid w:val="00414682"/>
    <w:rsid w:val="00416E5B"/>
    <w:rsid w:val="00417C2A"/>
    <w:rsid w:val="00420BF5"/>
    <w:rsid w:val="00420E1F"/>
    <w:rsid w:val="004229C7"/>
    <w:rsid w:val="004245C4"/>
    <w:rsid w:val="004323A2"/>
    <w:rsid w:val="0043247E"/>
    <w:rsid w:val="00433AF4"/>
    <w:rsid w:val="00436A31"/>
    <w:rsid w:val="00437465"/>
    <w:rsid w:val="004375CE"/>
    <w:rsid w:val="00441215"/>
    <w:rsid w:val="004420FF"/>
    <w:rsid w:val="00444DC1"/>
    <w:rsid w:val="0044512C"/>
    <w:rsid w:val="00446415"/>
    <w:rsid w:val="00450517"/>
    <w:rsid w:val="00451E20"/>
    <w:rsid w:val="00452C93"/>
    <w:rsid w:val="00460211"/>
    <w:rsid w:val="00464366"/>
    <w:rsid w:val="00467329"/>
    <w:rsid w:val="004701A0"/>
    <w:rsid w:val="00470ABD"/>
    <w:rsid w:val="0047407B"/>
    <w:rsid w:val="00475CAC"/>
    <w:rsid w:val="00475EB4"/>
    <w:rsid w:val="004762BE"/>
    <w:rsid w:val="0048335A"/>
    <w:rsid w:val="00483B73"/>
    <w:rsid w:val="00485300"/>
    <w:rsid w:val="0048610B"/>
    <w:rsid w:val="00487E04"/>
    <w:rsid w:val="0049066A"/>
    <w:rsid w:val="00491755"/>
    <w:rsid w:val="004949A8"/>
    <w:rsid w:val="00494DCE"/>
    <w:rsid w:val="00497130"/>
    <w:rsid w:val="004A2C4B"/>
    <w:rsid w:val="004A3080"/>
    <w:rsid w:val="004A5D0E"/>
    <w:rsid w:val="004A62AB"/>
    <w:rsid w:val="004B01BD"/>
    <w:rsid w:val="004B24AD"/>
    <w:rsid w:val="004B2A30"/>
    <w:rsid w:val="004C101A"/>
    <w:rsid w:val="004C463A"/>
    <w:rsid w:val="004C6348"/>
    <w:rsid w:val="004C6877"/>
    <w:rsid w:val="004D07A7"/>
    <w:rsid w:val="004D32AC"/>
    <w:rsid w:val="004D5DF7"/>
    <w:rsid w:val="004D7F49"/>
    <w:rsid w:val="004E1A48"/>
    <w:rsid w:val="004F2038"/>
    <w:rsid w:val="004F22B1"/>
    <w:rsid w:val="004F3026"/>
    <w:rsid w:val="004F3726"/>
    <w:rsid w:val="004F3BF3"/>
    <w:rsid w:val="004F46CE"/>
    <w:rsid w:val="004F6979"/>
    <w:rsid w:val="004F76E7"/>
    <w:rsid w:val="00500E38"/>
    <w:rsid w:val="00503DE4"/>
    <w:rsid w:val="00503E10"/>
    <w:rsid w:val="0050545A"/>
    <w:rsid w:val="00505F95"/>
    <w:rsid w:val="00507F1D"/>
    <w:rsid w:val="00510515"/>
    <w:rsid w:val="00511654"/>
    <w:rsid w:val="00512584"/>
    <w:rsid w:val="00514BD2"/>
    <w:rsid w:val="0051793F"/>
    <w:rsid w:val="00521F3D"/>
    <w:rsid w:val="00524C63"/>
    <w:rsid w:val="00524E65"/>
    <w:rsid w:val="005253EE"/>
    <w:rsid w:val="0052633D"/>
    <w:rsid w:val="00530445"/>
    <w:rsid w:val="005319B4"/>
    <w:rsid w:val="00531F72"/>
    <w:rsid w:val="00533569"/>
    <w:rsid w:val="0053572B"/>
    <w:rsid w:val="005364C8"/>
    <w:rsid w:val="00536DA4"/>
    <w:rsid w:val="00540EF0"/>
    <w:rsid w:val="00545F13"/>
    <w:rsid w:val="00547CA4"/>
    <w:rsid w:val="0055037F"/>
    <w:rsid w:val="005514E8"/>
    <w:rsid w:val="00554205"/>
    <w:rsid w:val="00561212"/>
    <w:rsid w:val="00561A27"/>
    <w:rsid w:val="00561EB2"/>
    <w:rsid w:val="0056260C"/>
    <w:rsid w:val="00563998"/>
    <w:rsid w:val="00564B9B"/>
    <w:rsid w:val="005652F7"/>
    <w:rsid w:val="00566752"/>
    <w:rsid w:val="00566827"/>
    <w:rsid w:val="00567CDF"/>
    <w:rsid w:val="00570C5E"/>
    <w:rsid w:val="00572692"/>
    <w:rsid w:val="00572855"/>
    <w:rsid w:val="00573335"/>
    <w:rsid w:val="005740A3"/>
    <w:rsid w:val="00577D31"/>
    <w:rsid w:val="00580CB2"/>
    <w:rsid w:val="00582B87"/>
    <w:rsid w:val="00582DE0"/>
    <w:rsid w:val="0058559E"/>
    <w:rsid w:val="00585F66"/>
    <w:rsid w:val="005867B1"/>
    <w:rsid w:val="0059160B"/>
    <w:rsid w:val="00595D02"/>
    <w:rsid w:val="0059629A"/>
    <w:rsid w:val="00596403"/>
    <w:rsid w:val="00596CFC"/>
    <w:rsid w:val="005A140A"/>
    <w:rsid w:val="005A58A4"/>
    <w:rsid w:val="005A5FA8"/>
    <w:rsid w:val="005A7AF7"/>
    <w:rsid w:val="005B0FBE"/>
    <w:rsid w:val="005B209F"/>
    <w:rsid w:val="005B58C3"/>
    <w:rsid w:val="005B5B07"/>
    <w:rsid w:val="005C131B"/>
    <w:rsid w:val="005C5266"/>
    <w:rsid w:val="005D3065"/>
    <w:rsid w:val="005D4458"/>
    <w:rsid w:val="005D674F"/>
    <w:rsid w:val="005D6A6B"/>
    <w:rsid w:val="005D6C8C"/>
    <w:rsid w:val="005D798C"/>
    <w:rsid w:val="005E1465"/>
    <w:rsid w:val="005E478A"/>
    <w:rsid w:val="005F4DAF"/>
    <w:rsid w:val="005F4EC4"/>
    <w:rsid w:val="005F77D9"/>
    <w:rsid w:val="005F7F69"/>
    <w:rsid w:val="00600745"/>
    <w:rsid w:val="0060247F"/>
    <w:rsid w:val="0060355E"/>
    <w:rsid w:val="00604829"/>
    <w:rsid w:val="00606351"/>
    <w:rsid w:val="00607228"/>
    <w:rsid w:val="00610F4D"/>
    <w:rsid w:val="006112DE"/>
    <w:rsid w:val="00611323"/>
    <w:rsid w:val="006125C2"/>
    <w:rsid w:val="006135C2"/>
    <w:rsid w:val="006145BD"/>
    <w:rsid w:val="00616151"/>
    <w:rsid w:val="00616EAA"/>
    <w:rsid w:val="0062004E"/>
    <w:rsid w:val="00620EE2"/>
    <w:rsid w:val="006232D2"/>
    <w:rsid w:val="00623EAC"/>
    <w:rsid w:val="00636855"/>
    <w:rsid w:val="00641F7B"/>
    <w:rsid w:val="00642DCE"/>
    <w:rsid w:val="00642EF1"/>
    <w:rsid w:val="006433C0"/>
    <w:rsid w:val="00643AD1"/>
    <w:rsid w:val="0064407B"/>
    <w:rsid w:val="00644662"/>
    <w:rsid w:val="0064476F"/>
    <w:rsid w:val="006457EC"/>
    <w:rsid w:val="00645A3B"/>
    <w:rsid w:val="00645C0F"/>
    <w:rsid w:val="006476A4"/>
    <w:rsid w:val="0065043C"/>
    <w:rsid w:val="00655703"/>
    <w:rsid w:val="00661172"/>
    <w:rsid w:val="00661D25"/>
    <w:rsid w:val="00663F5B"/>
    <w:rsid w:val="006645DD"/>
    <w:rsid w:val="00665011"/>
    <w:rsid w:val="00665E3F"/>
    <w:rsid w:val="00666311"/>
    <w:rsid w:val="00666588"/>
    <w:rsid w:val="0066673B"/>
    <w:rsid w:val="00667608"/>
    <w:rsid w:val="00667FEF"/>
    <w:rsid w:val="00670069"/>
    <w:rsid w:val="006720B7"/>
    <w:rsid w:val="00672274"/>
    <w:rsid w:val="00672717"/>
    <w:rsid w:val="006730ED"/>
    <w:rsid w:val="00673467"/>
    <w:rsid w:val="0067405D"/>
    <w:rsid w:val="006767D3"/>
    <w:rsid w:val="00681633"/>
    <w:rsid w:val="006818C9"/>
    <w:rsid w:val="00681A38"/>
    <w:rsid w:val="006833CD"/>
    <w:rsid w:val="006836D2"/>
    <w:rsid w:val="00684648"/>
    <w:rsid w:val="006879A8"/>
    <w:rsid w:val="00687D40"/>
    <w:rsid w:val="00691169"/>
    <w:rsid w:val="00694348"/>
    <w:rsid w:val="006A0BCE"/>
    <w:rsid w:val="006A51F4"/>
    <w:rsid w:val="006B1DA5"/>
    <w:rsid w:val="006B1F6D"/>
    <w:rsid w:val="006B3285"/>
    <w:rsid w:val="006B3D13"/>
    <w:rsid w:val="006B3E00"/>
    <w:rsid w:val="006B403D"/>
    <w:rsid w:val="006B4299"/>
    <w:rsid w:val="006B655C"/>
    <w:rsid w:val="006C25C4"/>
    <w:rsid w:val="006C702C"/>
    <w:rsid w:val="006C703C"/>
    <w:rsid w:val="006D5C46"/>
    <w:rsid w:val="006D6F09"/>
    <w:rsid w:val="006D711C"/>
    <w:rsid w:val="006D7ABB"/>
    <w:rsid w:val="006E1D26"/>
    <w:rsid w:val="006E44DA"/>
    <w:rsid w:val="006E4B01"/>
    <w:rsid w:val="006E51E1"/>
    <w:rsid w:val="006E6AFA"/>
    <w:rsid w:val="006F1704"/>
    <w:rsid w:val="006F2868"/>
    <w:rsid w:val="006F31FC"/>
    <w:rsid w:val="006F3245"/>
    <w:rsid w:val="006F60EA"/>
    <w:rsid w:val="00701144"/>
    <w:rsid w:val="007042CB"/>
    <w:rsid w:val="00710B79"/>
    <w:rsid w:val="00714B99"/>
    <w:rsid w:val="007161D7"/>
    <w:rsid w:val="00720594"/>
    <w:rsid w:val="0072395E"/>
    <w:rsid w:val="007245B1"/>
    <w:rsid w:val="00725E8C"/>
    <w:rsid w:val="00726AFD"/>
    <w:rsid w:val="0073208E"/>
    <w:rsid w:val="00732223"/>
    <w:rsid w:val="007328FC"/>
    <w:rsid w:val="00733B1A"/>
    <w:rsid w:val="00737252"/>
    <w:rsid w:val="007477A5"/>
    <w:rsid w:val="00747D62"/>
    <w:rsid w:val="00750C87"/>
    <w:rsid w:val="007511EC"/>
    <w:rsid w:val="007519D8"/>
    <w:rsid w:val="00753DC2"/>
    <w:rsid w:val="00754647"/>
    <w:rsid w:val="00757C85"/>
    <w:rsid w:val="0076170A"/>
    <w:rsid w:val="007619BC"/>
    <w:rsid w:val="00762152"/>
    <w:rsid w:val="0076445E"/>
    <w:rsid w:val="00766474"/>
    <w:rsid w:val="00767BFC"/>
    <w:rsid w:val="007707F2"/>
    <w:rsid w:val="007736B8"/>
    <w:rsid w:val="0077392D"/>
    <w:rsid w:val="00781DDA"/>
    <w:rsid w:val="00782C8C"/>
    <w:rsid w:val="00783317"/>
    <w:rsid w:val="007837BA"/>
    <w:rsid w:val="00786C26"/>
    <w:rsid w:val="00787935"/>
    <w:rsid w:val="007907F7"/>
    <w:rsid w:val="00790B52"/>
    <w:rsid w:val="00791540"/>
    <w:rsid w:val="00791C87"/>
    <w:rsid w:val="00791F45"/>
    <w:rsid w:val="007921D2"/>
    <w:rsid w:val="00792488"/>
    <w:rsid w:val="007928C0"/>
    <w:rsid w:val="0079379D"/>
    <w:rsid w:val="00795516"/>
    <w:rsid w:val="0079560A"/>
    <w:rsid w:val="0079617D"/>
    <w:rsid w:val="0079777A"/>
    <w:rsid w:val="007A4878"/>
    <w:rsid w:val="007A6B02"/>
    <w:rsid w:val="007B08AE"/>
    <w:rsid w:val="007B1432"/>
    <w:rsid w:val="007B1E52"/>
    <w:rsid w:val="007B330A"/>
    <w:rsid w:val="007B36D0"/>
    <w:rsid w:val="007B4ED4"/>
    <w:rsid w:val="007B51B9"/>
    <w:rsid w:val="007B71D6"/>
    <w:rsid w:val="007B7CD9"/>
    <w:rsid w:val="007C1AF7"/>
    <w:rsid w:val="007C21AC"/>
    <w:rsid w:val="007C3A39"/>
    <w:rsid w:val="007C528E"/>
    <w:rsid w:val="007C5892"/>
    <w:rsid w:val="007C7E0A"/>
    <w:rsid w:val="007D2E5E"/>
    <w:rsid w:val="007D3F74"/>
    <w:rsid w:val="007D43B0"/>
    <w:rsid w:val="007D4532"/>
    <w:rsid w:val="007D6A41"/>
    <w:rsid w:val="007E3EE2"/>
    <w:rsid w:val="007F08E9"/>
    <w:rsid w:val="007F18EF"/>
    <w:rsid w:val="007F1FC7"/>
    <w:rsid w:val="007F6875"/>
    <w:rsid w:val="007F6DA6"/>
    <w:rsid w:val="007F7AAA"/>
    <w:rsid w:val="007F7F75"/>
    <w:rsid w:val="00802425"/>
    <w:rsid w:val="008027E9"/>
    <w:rsid w:val="008051D0"/>
    <w:rsid w:val="0080551B"/>
    <w:rsid w:val="00810FBE"/>
    <w:rsid w:val="00811C29"/>
    <w:rsid w:val="00812058"/>
    <w:rsid w:val="00812B20"/>
    <w:rsid w:val="0081627B"/>
    <w:rsid w:val="00821D40"/>
    <w:rsid w:val="008227D6"/>
    <w:rsid w:val="008229E2"/>
    <w:rsid w:val="0082405D"/>
    <w:rsid w:val="00824106"/>
    <w:rsid w:val="0082478D"/>
    <w:rsid w:val="00825BFA"/>
    <w:rsid w:val="00834FFF"/>
    <w:rsid w:val="00836439"/>
    <w:rsid w:val="00836451"/>
    <w:rsid w:val="00836A6A"/>
    <w:rsid w:val="008411B5"/>
    <w:rsid w:val="00841303"/>
    <w:rsid w:val="00846825"/>
    <w:rsid w:val="00847D4E"/>
    <w:rsid w:val="00851472"/>
    <w:rsid w:val="00852350"/>
    <w:rsid w:val="00852D98"/>
    <w:rsid w:val="00853EC5"/>
    <w:rsid w:val="0085431C"/>
    <w:rsid w:val="00854DF0"/>
    <w:rsid w:val="008567B2"/>
    <w:rsid w:val="0085715C"/>
    <w:rsid w:val="00857450"/>
    <w:rsid w:val="00863A2A"/>
    <w:rsid w:val="008665F9"/>
    <w:rsid w:val="00867265"/>
    <w:rsid w:val="00867869"/>
    <w:rsid w:val="0087023F"/>
    <w:rsid w:val="00870626"/>
    <w:rsid w:val="00870DCC"/>
    <w:rsid w:val="00871045"/>
    <w:rsid w:val="008729A3"/>
    <w:rsid w:val="008759A7"/>
    <w:rsid w:val="008801D5"/>
    <w:rsid w:val="00881759"/>
    <w:rsid w:val="008838CB"/>
    <w:rsid w:val="0088445B"/>
    <w:rsid w:val="00884887"/>
    <w:rsid w:val="008861BE"/>
    <w:rsid w:val="00890F64"/>
    <w:rsid w:val="00893CEA"/>
    <w:rsid w:val="00895868"/>
    <w:rsid w:val="008A4D53"/>
    <w:rsid w:val="008B0276"/>
    <w:rsid w:val="008B0739"/>
    <w:rsid w:val="008B39DE"/>
    <w:rsid w:val="008B6897"/>
    <w:rsid w:val="008B7B73"/>
    <w:rsid w:val="008C1C41"/>
    <w:rsid w:val="008C35BA"/>
    <w:rsid w:val="008C7D0E"/>
    <w:rsid w:val="008D26B0"/>
    <w:rsid w:val="008D287E"/>
    <w:rsid w:val="008D6D2D"/>
    <w:rsid w:val="008E0A8C"/>
    <w:rsid w:val="008E2B46"/>
    <w:rsid w:val="008E4C72"/>
    <w:rsid w:val="008E5F42"/>
    <w:rsid w:val="008E66E0"/>
    <w:rsid w:val="008E7B01"/>
    <w:rsid w:val="008F127B"/>
    <w:rsid w:val="008F544A"/>
    <w:rsid w:val="008F5A7E"/>
    <w:rsid w:val="00900430"/>
    <w:rsid w:val="00901934"/>
    <w:rsid w:val="00902F73"/>
    <w:rsid w:val="009038B4"/>
    <w:rsid w:val="00907D5B"/>
    <w:rsid w:val="009101F0"/>
    <w:rsid w:val="0091026B"/>
    <w:rsid w:val="0091673E"/>
    <w:rsid w:val="00920607"/>
    <w:rsid w:val="00922F3D"/>
    <w:rsid w:val="00924A3B"/>
    <w:rsid w:val="00924CDB"/>
    <w:rsid w:val="00936912"/>
    <w:rsid w:val="00940476"/>
    <w:rsid w:val="00941FFC"/>
    <w:rsid w:val="00943336"/>
    <w:rsid w:val="009472EE"/>
    <w:rsid w:val="00950F9E"/>
    <w:rsid w:val="009512BB"/>
    <w:rsid w:val="009519AA"/>
    <w:rsid w:val="00951EDD"/>
    <w:rsid w:val="00952025"/>
    <w:rsid w:val="00954FF1"/>
    <w:rsid w:val="00957C77"/>
    <w:rsid w:val="00957F24"/>
    <w:rsid w:val="0096270D"/>
    <w:rsid w:val="00962A2B"/>
    <w:rsid w:val="00965C6C"/>
    <w:rsid w:val="00971E76"/>
    <w:rsid w:val="0097201A"/>
    <w:rsid w:val="0097279C"/>
    <w:rsid w:val="00972D53"/>
    <w:rsid w:val="00974D45"/>
    <w:rsid w:val="00981203"/>
    <w:rsid w:val="00983D14"/>
    <w:rsid w:val="00985120"/>
    <w:rsid w:val="00985CDE"/>
    <w:rsid w:val="009934BB"/>
    <w:rsid w:val="00994494"/>
    <w:rsid w:val="00994A9B"/>
    <w:rsid w:val="00994E04"/>
    <w:rsid w:val="009A0C3A"/>
    <w:rsid w:val="009A235D"/>
    <w:rsid w:val="009A27BE"/>
    <w:rsid w:val="009A28BB"/>
    <w:rsid w:val="009A363B"/>
    <w:rsid w:val="009A463C"/>
    <w:rsid w:val="009A5A0C"/>
    <w:rsid w:val="009A6817"/>
    <w:rsid w:val="009B2C5C"/>
    <w:rsid w:val="009B2F5D"/>
    <w:rsid w:val="009B324B"/>
    <w:rsid w:val="009B3750"/>
    <w:rsid w:val="009B417A"/>
    <w:rsid w:val="009B6CC0"/>
    <w:rsid w:val="009B758A"/>
    <w:rsid w:val="009B7C8F"/>
    <w:rsid w:val="009C109D"/>
    <w:rsid w:val="009C1B94"/>
    <w:rsid w:val="009C1CFA"/>
    <w:rsid w:val="009C434E"/>
    <w:rsid w:val="009C6288"/>
    <w:rsid w:val="009D1918"/>
    <w:rsid w:val="009D4CCA"/>
    <w:rsid w:val="009E2332"/>
    <w:rsid w:val="009E5F54"/>
    <w:rsid w:val="009F0929"/>
    <w:rsid w:val="009F122B"/>
    <w:rsid w:val="009F263E"/>
    <w:rsid w:val="009F3E2C"/>
    <w:rsid w:val="009F7280"/>
    <w:rsid w:val="00A04297"/>
    <w:rsid w:val="00A0567D"/>
    <w:rsid w:val="00A11BAF"/>
    <w:rsid w:val="00A13654"/>
    <w:rsid w:val="00A140CD"/>
    <w:rsid w:val="00A144B5"/>
    <w:rsid w:val="00A15748"/>
    <w:rsid w:val="00A15D1E"/>
    <w:rsid w:val="00A16A34"/>
    <w:rsid w:val="00A17B91"/>
    <w:rsid w:val="00A23A24"/>
    <w:rsid w:val="00A25050"/>
    <w:rsid w:val="00A27ADA"/>
    <w:rsid w:val="00A30371"/>
    <w:rsid w:val="00A304B1"/>
    <w:rsid w:val="00A34AC8"/>
    <w:rsid w:val="00A36181"/>
    <w:rsid w:val="00A41A83"/>
    <w:rsid w:val="00A437CD"/>
    <w:rsid w:val="00A44B80"/>
    <w:rsid w:val="00A44CB6"/>
    <w:rsid w:val="00A452E4"/>
    <w:rsid w:val="00A473EE"/>
    <w:rsid w:val="00A47E52"/>
    <w:rsid w:val="00A51E45"/>
    <w:rsid w:val="00A52C25"/>
    <w:rsid w:val="00A5344F"/>
    <w:rsid w:val="00A53DED"/>
    <w:rsid w:val="00A55089"/>
    <w:rsid w:val="00A56677"/>
    <w:rsid w:val="00A75AA4"/>
    <w:rsid w:val="00A76D72"/>
    <w:rsid w:val="00A76D76"/>
    <w:rsid w:val="00A779AD"/>
    <w:rsid w:val="00A807A3"/>
    <w:rsid w:val="00A82C6F"/>
    <w:rsid w:val="00A83CD6"/>
    <w:rsid w:val="00A8512A"/>
    <w:rsid w:val="00A866EC"/>
    <w:rsid w:val="00A8737B"/>
    <w:rsid w:val="00A87418"/>
    <w:rsid w:val="00A90054"/>
    <w:rsid w:val="00A9042D"/>
    <w:rsid w:val="00A90CF8"/>
    <w:rsid w:val="00A91BCE"/>
    <w:rsid w:val="00A93262"/>
    <w:rsid w:val="00A942F5"/>
    <w:rsid w:val="00A944D5"/>
    <w:rsid w:val="00A94A94"/>
    <w:rsid w:val="00A94BAF"/>
    <w:rsid w:val="00A951B2"/>
    <w:rsid w:val="00A9682D"/>
    <w:rsid w:val="00AA18FD"/>
    <w:rsid w:val="00AA1A68"/>
    <w:rsid w:val="00AA41DA"/>
    <w:rsid w:val="00AA4476"/>
    <w:rsid w:val="00AA46DF"/>
    <w:rsid w:val="00AA68B4"/>
    <w:rsid w:val="00AB01F5"/>
    <w:rsid w:val="00AB0B4D"/>
    <w:rsid w:val="00AB209D"/>
    <w:rsid w:val="00AB2A53"/>
    <w:rsid w:val="00AB3AFE"/>
    <w:rsid w:val="00AB43EB"/>
    <w:rsid w:val="00AB4937"/>
    <w:rsid w:val="00AB4E5A"/>
    <w:rsid w:val="00AB6083"/>
    <w:rsid w:val="00AB7159"/>
    <w:rsid w:val="00AC457F"/>
    <w:rsid w:val="00AC5339"/>
    <w:rsid w:val="00AC5369"/>
    <w:rsid w:val="00AC6617"/>
    <w:rsid w:val="00AC720C"/>
    <w:rsid w:val="00AC7660"/>
    <w:rsid w:val="00AD0A59"/>
    <w:rsid w:val="00AD2A6F"/>
    <w:rsid w:val="00AE06E3"/>
    <w:rsid w:val="00AE096A"/>
    <w:rsid w:val="00AE1B91"/>
    <w:rsid w:val="00AE1C98"/>
    <w:rsid w:val="00AE6346"/>
    <w:rsid w:val="00AE6442"/>
    <w:rsid w:val="00AE6BD3"/>
    <w:rsid w:val="00AF3EF9"/>
    <w:rsid w:val="00AF3F31"/>
    <w:rsid w:val="00AF580B"/>
    <w:rsid w:val="00AF601A"/>
    <w:rsid w:val="00AF7271"/>
    <w:rsid w:val="00B005F6"/>
    <w:rsid w:val="00B0197E"/>
    <w:rsid w:val="00B03C70"/>
    <w:rsid w:val="00B04850"/>
    <w:rsid w:val="00B04CAA"/>
    <w:rsid w:val="00B04E4A"/>
    <w:rsid w:val="00B059FF"/>
    <w:rsid w:val="00B05DA9"/>
    <w:rsid w:val="00B07270"/>
    <w:rsid w:val="00B10354"/>
    <w:rsid w:val="00B11280"/>
    <w:rsid w:val="00B1134C"/>
    <w:rsid w:val="00B116B0"/>
    <w:rsid w:val="00B12165"/>
    <w:rsid w:val="00B124A6"/>
    <w:rsid w:val="00B16DF5"/>
    <w:rsid w:val="00B207BE"/>
    <w:rsid w:val="00B23944"/>
    <w:rsid w:val="00B239BB"/>
    <w:rsid w:val="00B25A53"/>
    <w:rsid w:val="00B27D36"/>
    <w:rsid w:val="00B314E2"/>
    <w:rsid w:val="00B32EE8"/>
    <w:rsid w:val="00B3412D"/>
    <w:rsid w:val="00B3573A"/>
    <w:rsid w:val="00B37151"/>
    <w:rsid w:val="00B41F43"/>
    <w:rsid w:val="00B42399"/>
    <w:rsid w:val="00B43F7F"/>
    <w:rsid w:val="00B44804"/>
    <w:rsid w:val="00B45A0A"/>
    <w:rsid w:val="00B50633"/>
    <w:rsid w:val="00B5076A"/>
    <w:rsid w:val="00B50A34"/>
    <w:rsid w:val="00B5338D"/>
    <w:rsid w:val="00B54635"/>
    <w:rsid w:val="00B556B9"/>
    <w:rsid w:val="00B55C9F"/>
    <w:rsid w:val="00B5619E"/>
    <w:rsid w:val="00B60A02"/>
    <w:rsid w:val="00B61917"/>
    <w:rsid w:val="00B67CEC"/>
    <w:rsid w:val="00B70931"/>
    <w:rsid w:val="00B72AE0"/>
    <w:rsid w:val="00B759EF"/>
    <w:rsid w:val="00B76C0B"/>
    <w:rsid w:val="00B806F6"/>
    <w:rsid w:val="00B80C6E"/>
    <w:rsid w:val="00B83671"/>
    <w:rsid w:val="00B91B42"/>
    <w:rsid w:val="00B9428C"/>
    <w:rsid w:val="00B9484F"/>
    <w:rsid w:val="00BA029A"/>
    <w:rsid w:val="00BA1200"/>
    <w:rsid w:val="00BA46A5"/>
    <w:rsid w:val="00BA5BA7"/>
    <w:rsid w:val="00BB0DC1"/>
    <w:rsid w:val="00BB1A35"/>
    <w:rsid w:val="00BB1BEC"/>
    <w:rsid w:val="00BB1DA5"/>
    <w:rsid w:val="00BB3DF6"/>
    <w:rsid w:val="00BB45C0"/>
    <w:rsid w:val="00BB59EA"/>
    <w:rsid w:val="00BB5DBA"/>
    <w:rsid w:val="00BB60CC"/>
    <w:rsid w:val="00BB6519"/>
    <w:rsid w:val="00BB6738"/>
    <w:rsid w:val="00BC1205"/>
    <w:rsid w:val="00BC1488"/>
    <w:rsid w:val="00BC429C"/>
    <w:rsid w:val="00BC4FEB"/>
    <w:rsid w:val="00BD0B9E"/>
    <w:rsid w:val="00BD2B35"/>
    <w:rsid w:val="00BD378B"/>
    <w:rsid w:val="00BD530D"/>
    <w:rsid w:val="00BD7BF7"/>
    <w:rsid w:val="00BE1BB8"/>
    <w:rsid w:val="00BE7565"/>
    <w:rsid w:val="00BF233A"/>
    <w:rsid w:val="00C002C2"/>
    <w:rsid w:val="00C06866"/>
    <w:rsid w:val="00C10C53"/>
    <w:rsid w:val="00C11580"/>
    <w:rsid w:val="00C11B83"/>
    <w:rsid w:val="00C12243"/>
    <w:rsid w:val="00C12279"/>
    <w:rsid w:val="00C157E6"/>
    <w:rsid w:val="00C20611"/>
    <w:rsid w:val="00C21D47"/>
    <w:rsid w:val="00C23907"/>
    <w:rsid w:val="00C24D28"/>
    <w:rsid w:val="00C24D69"/>
    <w:rsid w:val="00C27727"/>
    <w:rsid w:val="00C33A1B"/>
    <w:rsid w:val="00C35D69"/>
    <w:rsid w:val="00C37704"/>
    <w:rsid w:val="00C410EE"/>
    <w:rsid w:val="00C42696"/>
    <w:rsid w:val="00C42C8C"/>
    <w:rsid w:val="00C43E44"/>
    <w:rsid w:val="00C445A8"/>
    <w:rsid w:val="00C4471F"/>
    <w:rsid w:val="00C44F99"/>
    <w:rsid w:val="00C45BA9"/>
    <w:rsid w:val="00C45CAD"/>
    <w:rsid w:val="00C45E12"/>
    <w:rsid w:val="00C50E79"/>
    <w:rsid w:val="00C515C9"/>
    <w:rsid w:val="00C51A05"/>
    <w:rsid w:val="00C534A1"/>
    <w:rsid w:val="00C551BA"/>
    <w:rsid w:val="00C56752"/>
    <w:rsid w:val="00C56A71"/>
    <w:rsid w:val="00C57F1A"/>
    <w:rsid w:val="00C6018F"/>
    <w:rsid w:val="00C61773"/>
    <w:rsid w:val="00C61ABF"/>
    <w:rsid w:val="00C6578F"/>
    <w:rsid w:val="00C65C76"/>
    <w:rsid w:val="00C70607"/>
    <w:rsid w:val="00C70A76"/>
    <w:rsid w:val="00C714DA"/>
    <w:rsid w:val="00C7268E"/>
    <w:rsid w:val="00C738A6"/>
    <w:rsid w:val="00C80A08"/>
    <w:rsid w:val="00C82A83"/>
    <w:rsid w:val="00C8336D"/>
    <w:rsid w:val="00C84629"/>
    <w:rsid w:val="00C8719B"/>
    <w:rsid w:val="00C871BD"/>
    <w:rsid w:val="00C87BDA"/>
    <w:rsid w:val="00C91A38"/>
    <w:rsid w:val="00C92374"/>
    <w:rsid w:val="00C92D65"/>
    <w:rsid w:val="00C9548C"/>
    <w:rsid w:val="00C95BC1"/>
    <w:rsid w:val="00C96C7F"/>
    <w:rsid w:val="00C96D52"/>
    <w:rsid w:val="00CA2177"/>
    <w:rsid w:val="00CA6CFD"/>
    <w:rsid w:val="00CA72A3"/>
    <w:rsid w:val="00CB2E09"/>
    <w:rsid w:val="00CC47A4"/>
    <w:rsid w:val="00CC5518"/>
    <w:rsid w:val="00CC6573"/>
    <w:rsid w:val="00CD148D"/>
    <w:rsid w:val="00CD1EDB"/>
    <w:rsid w:val="00CD2C5E"/>
    <w:rsid w:val="00CD3422"/>
    <w:rsid w:val="00CD4A8C"/>
    <w:rsid w:val="00CD6ACA"/>
    <w:rsid w:val="00CE58BF"/>
    <w:rsid w:val="00CF10DF"/>
    <w:rsid w:val="00CF5097"/>
    <w:rsid w:val="00CF637D"/>
    <w:rsid w:val="00D00A7D"/>
    <w:rsid w:val="00D03543"/>
    <w:rsid w:val="00D060B1"/>
    <w:rsid w:val="00D07E26"/>
    <w:rsid w:val="00D10A86"/>
    <w:rsid w:val="00D14EB6"/>
    <w:rsid w:val="00D177AC"/>
    <w:rsid w:val="00D2588D"/>
    <w:rsid w:val="00D259F4"/>
    <w:rsid w:val="00D25E04"/>
    <w:rsid w:val="00D319A4"/>
    <w:rsid w:val="00D33407"/>
    <w:rsid w:val="00D3442E"/>
    <w:rsid w:val="00D3561F"/>
    <w:rsid w:val="00D361E7"/>
    <w:rsid w:val="00D427C1"/>
    <w:rsid w:val="00D43308"/>
    <w:rsid w:val="00D438EA"/>
    <w:rsid w:val="00D457A7"/>
    <w:rsid w:val="00D45E99"/>
    <w:rsid w:val="00D465B2"/>
    <w:rsid w:val="00D46F9A"/>
    <w:rsid w:val="00D470CC"/>
    <w:rsid w:val="00D511AE"/>
    <w:rsid w:val="00D52F93"/>
    <w:rsid w:val="00D53379"/>
    <w:rsid w:val="00D549CA"/>
    <w:rsid w:val="00D56257"/>
    <w:rsid w:val="00D56AB8"/>
    <w:rsid w:val="00D57492"/>
    <w:rsid w:val="00D620BD"/>
    <w:rsid w:val="00D6356E"/>
    <w:rsid w:val="00D65E35"/>
    <w:rsid w:val="00D66120"/>
    <w:rsid w:val="00D72701"/>
    <w:rsid w:val="00D74047"/>
    <w:rsid w:val="00D744BD"/>
    <w:rsid w:val="00D77A58"/>
    <w:rsid w:val="00D811B2"/>
    <w:rsid w:val="00D8751D"/>
    <w:rsid w:val="00D93B95"/>
    <w:rsid w:val="00D949F9"/>
    <w:rsid w:val="00D94B32"/>
    <w:rsid w:val="00D95C9F"/>
    <w:rsid w:val="00D9658C"/>
    <w:rsid w:val="00D976FC"/>
    <w:rsid w:val="00DA06A5"/>
    <w:rsid w:val="00DA1A31"/>
    <w:rsid w:val="00DB11E4"/>
    <w:rsid w:val="00DB2AD8"/>
    <w:rsid w:val="00DB5D3C"/>
    <w:rsid w:val="00DC573B"/>
    <w:rsid w:val="00DC589F"/>
    <w:rsid w:val="00DC5A6A"/>
    <w:rsid w:val="00DC6499"/>
    <w:rsid w:val="00DC704B"/>
    <w:rsid w:val="00DC7066"/>
    <w:rsid w:val="00DC73F4"/>
    <w:rsid w:val="00DD1C9B"/>
    <w:rsid w:val="00DD2180"/>
    <w:rsid w:val="00DD2EA2"/>
    <w:rsid w:val="00DD5432"/>
    <w:rsid w:val="00DD5AC0"/>
    <w:rsid w:val="00DE0321"/>
    <w:rsid w:val="00DE0604"/>
    <w:rsid w:val="00DE0878"/>
    <w:rsid w:val="00DE2525"/>
    <w:rsid w:val="00DE492E"/>
    <w:rsid w:val="00DE5B5F"/>
    <w:rsid w:val="00DF0A43"/>
    <w:rsid w:val="00DF1ACC"/>
    <w:rsid w:val="00DF4654"/>
    <w:rsid w:val="00DF46FA"/>
    <w:rsid w:val="00DF4746"/>
    <w:rsid w:val="00DF7E76"/>
    <w:rsid w:val="00E00282"/>
    <w:rsid w:val="00E046DE"/>
    <w:rsid w:val="00E0494F"/>
    <w:rsid w:val="00E06BF6"/>
    <w:rsid w:val="00E14A74"/>
    <w:rsid w:val="00E16A14"/>
    <w:rsid w:val="00E16D14"/>
    <w:rsid w:val="00E172C9"/>
    <w:rsid w:val="00E173AB"/>
    <w:rsid w:val="00E17861"/>
    <w:rsid w:val="00E2187C"/>
    <w:rsid w:val="00E2239F"/>
    <w:rsid w:val="00E228C1"/>
    <w:rsid w:val="00E248C0"/>
    <w:rsid w:val="00E25593"/>
    <w:rsid w:val="00E33DB6"/>
    <w:rsid w:val="00E357D8"/>
    <w:rsid w:val="00E360FE"/>
    <w:rsid w:val="00E450E7"/>
    <w:rsid w:val="00E50CE9"/>
    <w:rsid w:val="00E572C1"/>
    <w:rsid w:val="00E5760D"/>
    <w:rsid w:val="00E57D39"/>
    <w:rsid w:val="00E60227"/>
    <w:rsid w:val="00E60C84"/>
    <w:rsid w:val="00E61C4C"/>
    <w:rsid w:val="00E63FE1"/>
    <w:rsid w:val="00E64DE9"/>
    <w:rsid w:val="00E66B17"/>
    <w:rsid w:val="00E66DDF"/>
    <w:rsid w:val="00E67331"/>
    <w:rsid w:val="00E67688"/>
    <w:rsid w:val="00E70F97"/>
    <w:rsid w:val="00E73218"/>
    <w:rsid w:val="00E734F1"/>
    <w:rsid w:val="00E74499"/>
    <w:rsid w:val="00E76510"/>
    <w:rsid w:val="00E77B6E"/>
    <w:rsid w:val="00E8146E"/>
    <w:rsid w:val="00E8395A"/>
    <w:rsid w:val="00E83ED5"/>
    <w:rsid w:val="00E84B3C"/>
    <w:rsid w:val="00E85A83"/>
    <w:rsid w:val="00E90E1C"/>
    <w:rsid w:val="00E9328D"/>
    <w:rsid w:val="00E93488"/>
    <w:rsid w:val="00E96B56"/>
    <w:rsid w:val="00E96FB9"/>
    <w:rsid w:val="00EA0191"/>
    <w:rsid w:val="00EA2B00"/>
    <w:rsid w:val="00EA52E0"/>
    <w:rsid w:val="00EA53BE"/>
    <w:rsid w:val="00EA7749"/>
    <w:rsid w:val="00EB26F6"/>
    <w:rsid w:val="00EB3DE3"/>
    <w:rsid w:val="00EB7550"/>
    <w:rsid w:val="00EC0995"/>
    <w:rsid w:val="00EC43CD"/>
    <w:rsid w:val="00EC55EB"/>
    <w:rsid w:val="00EC7417"/>
    <w:rsid w:val="00EC7A7E"/>
    <w:rsid w:val="00ED02D3"/>
    <w:rsid w:val="00ED17D5"/>
    <w:rsid w:val="00ED2CE6"/>
    <w:rsid w:val="00ED41B6"/>
    <w:rsid w:val="00ED4B4F"/>
    <w:rsid w:val="00ED5836"/>
    <w:rsid w:val="00ED59D6"/>
    <w:rsid w:val="00ED6DA0"/>
    <w:rsid w:val="00EE03BC"/>
    <w:rsid w:val="00EE10F0"/>
    <w:rsid w:val="00EE2D67"/>
    <w:rsid w:val="00EE4B04"/>
    <w:rsid w:val="00EE54BE"/>
    <w:rsid w:val="00EE6556"/>
    <w:rsid w:val="00EF1BA8"/>
    <w:rsid w:val="00EF1FD7"/>
    <w:rsid w:val="00EF21AA"/>
    <w:rsid w:val="00EF6799"/>
    <w:rsid w:val="00EF6DFE"/>
    <w:rsid w:val="00F00B6E"/>
    <w:rsid w:val="00F0114B"/>
    <w:rsid w:val="00F01317"/>
    <w:rsid w:val="00F01520"/>
    <w:rsid w:val="00F01B83"/>
    <w:rsid w:val="00F023DE"/>
    <w:rsid w:val="00F062E7"/>
    <w:rsid w:val="00F07781"/>
    <w:rsid w:val="00F10891"/>
    <w:rsid w:val="00F11AE9"/>
    <w:rsid w:val="00F14A49"/>
    <w:rsid w:val="00F15734"/>
    <w:rsid w:val="00F16078"/>
    <w:rsid w:val="00F174BC"/>
    <w:rsid w:val="00F176DB"/>
    <w:rsid w:val="00F17CEE"/>
    <w:rsid w:val="00F22696"/>
    <w:rsid w:val="00F24991"/>
    <w:rsid w:val="00F26512"/>
    <w:rsid w:val="00F26B0B"/>
    <w:rsid w:val="00F32151"/>
    <w:rsid w:val="00F337F9"/>
    <w:rsid w:val="00F33F08"/>
    <w:rsid w:val="00F346E6"/>
    <w:rsid w:val="00F36C20"/>
    <w:rsid w:val="00F4005F"/>
    <w:rsid w:val="00F40466"/>
    <w:rsid w:val="00F41450"/>
    <w:rsid w:val="00F418D4"/>
    <w:rsid w:val="00F43C2E"/>
    <w:rsid w:val="00F4538B"/>
    <w:rsid w:val="00F4635E"/>
    <w:rsid w:val="00F4655F"/>
    <w:rsid w:val="00F50C24"/>
    <w:rsid w:val="00F514E8"/>
    <w:rsid w:val="00F52321"/>
    <w:rsid w:val="00F53E59"/>
    <w:rsid w:val="00F542A7"/>
    <w:rsid w:val="00F54681"/>
    <w:rsid w:val="00F5555C"/>
    <w:rsid w:val="00F5730F"/>
    <w:rsid w:val="00F603A6"/>
    <w:rsid w:val="00F6122C"/>
    <w:rsid w:val="00F616E2"/>
    <w:rsid w:val="00F639E2"/>
    <w:rsid w:val="00F63FDE"/>
    <w:rsid w:val="00F66703"/>
    <w:rsid w:val="00F667F5"/>
    <w:rsid w:val="00F67E35"/>
    <w:rsid w:val="00F70297"/>
    <w:rsid w:val="00F713F5"/>
    <w:rsid w:val="00F815EC"/>
    <w:rsid w:val="00F83FF5"/>
    <w:rsid w:val="00F91F03"/>
    <w:rsid w:val="00F9285B"/>
    <w:rsid w:val="00F9766F"/>
    <w:rsid w:val="00F97C39"/>
    <w:rsid w:val="00F97DFF"/>
    <w:rsid w:val="00FA109C"/>
    <w:rsid w:val="00FA22DB"/>
    <w:rsid w:val="00FA3079"/>
    <w:rsid w:val="00FA467D"/>
    <w:rsid w:val="00FA48DB"/>
    <w:rsid w:val="00FA57A3"/>
    <w:rsid w:val="00FA5F11"/>
    <w:rsid w:val="00FB03F8"/>
    <w:rsid w:val="00FB093D"/>
    <w:rsid w:val="00FB35ED"/>
    <w:rsid w:val="00FB4CEA"/>
    <w:rsid w:val="00FB6E81"/>
    <w:rsid w:val="00FC01FD"/>
    <w:rsid w:val="00FC09B3"/>
    <w:rsid w:val="00FC27DC"/>
    <w:rsid w:val="00FC3B86"/>
    <w:rsid w:val="00FC3EC8"/>
    <w:rsid w:val="00FC4589"/>
    <w:rsid w:val="00FD0B0B"/>
    <w:rsid w:val="00FD0F58"/>
    <w:rsid w:val="00FD10DB"/>
    <w:rsid w:val="00FD39D6"/>
    <w:rsid w:val="00FD431D"/>
    <w:rsid w:val="00FD609A"/>
    <w:rsid w:val="00FD6E80"/>
    <w:rsid w:val="00FD7523"/>
    <w:rsid w:val="00FE2121"/>
    <w:rsid w:val="00FE39A3"/>
    <w:rsid w:val="00FE7F2A"/>
    <w:rsid w:val="00FF2510"/>
    <w:rsid w:val="00FF2F70"/>
    <w:rsid w:val="00FF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EDB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F601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A467D"/>
    <w:pPr>
      <w:ind w:leftChars="200" w:left="480"/>
    </w:pPr>
  </w:style>
  <w:style w:type="paragraph" w:styleId="Header">
    <w:name w:val="header"/>
    <w:basedOn w:val="Normal"/>
    <w:link w:val="HeaderChar"/>
    <w:uiPriority w:val="99"/>
    <w:rsid w:val="00F603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03A6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F603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03A6"/>
    <w:rPr>
      <w:rFonts w:cs="Times New Roman"/>
      <w:sz w:val="20"/>
      <w:szCs w:val="20"/>
    </w:rPr>
  </w:style>
  <w:style w:type="paragraph" w:customStyle="1" w:styleId="Default">
    <w:name w:val="Default"/>
    <w:uiPriority w:val="99"/>
    <w:rsid w:val="00E450E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411</Words>
  <Characters>2345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課程架構圖</dc:title>
  <dc:subject/>
  <dc:creator>陳誼臻</dc:creator>
  <cp:keywords/>
  <dc:description/>
  <cp:lastModifiedBy>pc</cp:lastModifiedBy>
  <cp:revision>3</cp:revision>
  <dcterms:created xsi:type="dcterms:W3CDTF">2017-11-27T14:20:00Z</dcterms:created>
  <dcterms:modified xsi:type="dcterms:W3CDTF">2017-11-27T14:21:00Z</dcterms:modified>
</cp:coreProperties>
</file>